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ABECF" w14:textId="77777777" w:rsidR="0064440B" w:rsidRDefault="0064440B" w:rsidP="0064440B">
      <w:pPr>
        <w:pStyle w:val="CRCoverPage"/>
        <w:tabs>
          <w:tab w:val="right" w:pos="9639"/>
        </w:tabs>
        <w:spacing w:after="0"/>
        <w:rPr>
          <w:ins w:id="0" w:author="Per Lindell" w:date="2024-08-30T08:59:00Z"/>
          <w:rFonts w:cs="Arial"/>
          <w:b/>
          <w:sz w:val="24"/>
          <w:szCs w:val="24"/>
        </w:rPr>
      </w:pPr>
      <w:ins w:id="1" w:author="Per Lindell" w:date="2024-08-30T08:59:00Z">
        <w:r>
          <w:rPr>
            <w:rFonts w:cs="Arial"/>
            <w:b/>
            <w:sz w:val="24"/>
            <w:szCs w:val="24"/>
          </w:rPr>
          <w:t>3GPP TSG RAN Meeting #105</w:t>
        </w:r>
        <w:r>
          <w:rPr>
            <w:rFonts w:cs="Arial"/>
            <w:b/>
            <w:sz w:val="24"/>
            <w:szCs w:val="24"/>
          </w:rPr>
          <w:tab/>
          <w:t>RP-241833</w:t>
        </w:r>
      </w:ins>
    </w:p>
    <w:p w14:paraId="6156BBD3" w14:textId="77777777" w:rsidR="00EB731A" w:rsidRPr="00EB731A" w:rsidDel="000436CC" w:rsidRDefault="0064440B" w:rsidP="0064440B">
      <w:pPr>
        <w:tabs>
          <w:tab w:val="right" w:pos="9639"/>
        </w:tabs>
        <w:overflowPunct/>
        <w:autoSpaceDE/>
        <w:autoSpaceDN/>
        <w:adjustRightInd/>
        <w:spacing w:after="0"/>
        <w:textAlignment w:val="auto"/>
        <w:rPr>
          <w:del w:id="2" w:author="Per Lindell" w:date="2024-08-11T10:07:00Z"/>
          <w:rFonts w:ascii="Arial" w:hAnsi="Arial"/>
          <w:b/>
          <w:i/>
          <w:noProof/>
          <w:sz w:val="28"/>
          <w:lang w:eastAsia="en-US"/>
        </w:rPr>
      </w:pPr>
      <w:ins w:id="3" w:author="Per Lindell" w:date="2024-08-30T08:59:00Z">
        <w:r w:rsidRPr="0064440B">
          <w:rPr>
            <w:rFonts w:ascii="Arial" w:eastAsia="SimSun" w:hAnsi="Arial" w:cs="Arial"/>
            <w:b/>
            <w:sz w:val="24"/>
            <w:szCs w:val="24"/>
            <w:lang w:eastAsia="en-US"/>
          </w:rPr>
          <w:t>September 9–12, 2024, Melbourne, Australia</w:t>
        </w:r>
      </w:ins>
      <w:del w:id="4" w:author="Per Lindell" w:date="2024-08-11T10:07:00Z">
        <w:r w:rsidR="00D111B2" w:rsidRPr="000436CC" w:rsidDel="000436CC">
          <w:rPr>
            <w:rFonts w:ascii="Arial" w:hAnsi="Arial" w:cs="Arial"/>
            <w:b/>
            <w:sz w:val="24"/>
            <w:szCs w:val="24"/>
            <w:lang w:eastAsia="en-US"/>
            <w:rPrChange w:id="5" w:author="Per Lindell" w:date="2024-08-11T10:07:00Z">
              <w:rPr>
                <w:rFonts w:ascii="Arial" w:hAnsi="Arial" w:cs="Arial"/>
                <w:b/>
                <w:sz w:val="24"/>
                <w:szCs w:val="24"/>
                <w:lang w:val="en-US" w:eastAsia="en-US"/>
              </w:rPr>
            </w:rPrChange>
          </w:rPr>
          <w:delText>3GPP</w:delText>
        </w:r>
        <w:r w:rsidR="00D111B2" w:rsidRPr="00D111B2" w:rsidDel="000436CC">
          <w:rPr>
            <w:rFonts w:ascii="Arial" w:hAnsi="Arial" w:cs="Arial"/>
            <w:b/>
            <w:sz w:val="24"/>
            <w:szCs w:val="24"/>
            <w:lang w:val="en-US" w:eastAsia="en-US"/>
          </w:rPr>
          <w:delText xml:space="preserve"> TSG RAN meeting #104</w:delText>
        </w:r>
        <w:r w:rsidR="00EB731A" w:rsidRPr="00EB731A" w:rsidDel="000436CC">
          <w:rPr>
            <w:rFonts w:ascii="Arial" w:hAnsi="Arial"/>
            <w:b/>
            <w:i/>
            <w:noProof/>
            <w:sz w:val="28"/>
            <w:lang w:eastAsia="en-US"/>
          </w:rPr>
          <w:tab/>
        </w:r>
        <w:r w:rsidR="001A6812" w:rsidRPr="001A6812" w:rsidDel="000436CC">
          <w:rPr>
            <w:rFonts w:ascii="Arial" w:hAnsi="Arial"/>
            <w:b/>
            <w:i/>
            <w:noProof/>
            <w:sz w:val="28"/>
            <w:lang w:eastAsia="en-US"/>
          </w:rPr>
          <w:delText>RP-2416</w:delText>
        </w:r>
        <w:r w:rsidR="00AB7DBD" w:rsidDel="000436CC">
          <w:rPr>
            <w:rFonts w:ascii="Arial" w:hAnsi="Arial"/>
            <w:b/>
            <w:i/>
            <w:noProof/>
            <w:sz w:val="28"/>
            <w:lang w:eastAsia="en-US"/>
          </w:rPr>
          <w:delText>74</w:delText>
        </w:r>
      </w:del>
    </w:p>
    <w:p w14:paraId="5770896F" w14:textId="77777777" w:rsidR="00EB731A" w:rsidRPr="00EB731A" w:rsidRDefault="00D111B2" w:rsidP="00EB731A">
      <w:pPr>
        <w:overflowPunct/>
        <w:autoSpaceDE/>
        <w:autoSpaceDN/>
        <w:adjustRightInd/>
        <w:spacing w:after="120"/>
        <w:textAlignment w:val="auto"/>
        <w:outlineLvl w:val="0"/>
        <w:rPr>
          <w:rFonts w:ascii="Arial" w:hAnsi="Arial"/>
          <w:b/>
          <w:noProof/>
          <w:sz w:val="24"/>
          <w:lang w:eastAsia="en-US"/>
        </w:rPr>
      </w:pPr>
      <w:del w:id="6" w:author="Per Lindell" w:date="2024-08-11T10:07:00Z">
        <w:r w:rsidRPr="00D111B2" w:rsidDel="000436CC">
          <w:rPr>
            <w:rFonts w:ascii="Arial" w:hAnsi="Arial" w:cs="Arial"/>
            <w:b/>
            <w:sz w:val="24"/>
            <w:szCs w:val="24"/>
            <w:lang w:eastAsia="zh-CN"/>
          </w:rPr>
          <w:delText>Shanghai, China, June 17-20, 2024</w:delText>
        </w:r>
      </w:del>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hint="eastAsia"/>
          <w:b/>
          <w:sz w:val="24"/>
          <w:lang w:eastAsia="zh-CN"/>
        </w:rPr>
      </w:pPr>
    </w:p>
    <w:p w14:paraId="4919354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del w:id="7" w:author="Per Lindell" w:date="2024-08-27T10:00:00Z">
        <w:r w:rsidR="0051095B" w:rsidDel="003D12D0">
          <w:rPr>
            <w:rFonts w:ascii="Arial" w:eastAsia="Batang" w:hAnsi="Arial"/>
            <w:b/>
            <w:sz w:val="24"/>
            <w:szCs w:val="24"/>
            <w:lang w:val="en-US" w:eastAsia="zh-CN"/>
          </w:rPr>
          <w:delText>Moderator (RAN4 Chair</w:delText>
        </w:r>
        <w:r w:rsidR="004C6B25" w:rsidDel="003D12D0">
          <w:rPr>
            <w:rFonts w:ascii="Arial" w:eastAsia="Batang" w:hAnsi="Arial"/>
            <w:b/>
            <w:sz w:val="24"/>
            <w:szCs w:val="24"/>
            <w:lang w:val="en-US" w:eastAsia="zh-CN"/>
          </w:rPr>
          <w:delText>, Huawei</w:delText>
        </w:r>
        <w:r w:rsidR="0051095B" w:rsidDel="003D12D0">
          <w:rPr>
            <w:rFonts w:ascii="Arial" w:eastAsia="Batang" w:hAnsi="Arial"/>
            <w:b/>
            <w:sz w:val="24"/>
            <w:szCs w:val="24"/>
            <w:lang w:val="en-US" w:eastAsia="zh-CN"/>
          </w:rPr>
          <w:delText>)</w:delText>
        </w:r>
      </w:del>
      <w:ins w:id="8" w:author="Per Lindell" w:date="2024-08-27T10:00:00Z">
        <w:r w:rsidR="003D12D0">
          <w:rPr>
            <w:rFonts w:ascii="Arial" w:eastAsia="Batang" w:hAnsi="Arial"/>
            <w:b/>
            <w:sz w:val="24"/>
            <w:szCs w:val="24"/>
            <w:lang w:val="en-US" w:eastAsia="zh-CN"/>
          </w:rPr>
          <w:t>Ericsson</w:t>
        </w:r>
      </w:ins>
      <w:ins w:id="9" w:author="Per Lindell" w:date="2024-08-27T10:08:00Z">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ZTE, Huawei, HiSilicon</w:t>
        </w:r>
      </w:ins>
    </w:p>
    <w:p w14:paraId="671D9CEA" w14:textId="77777777"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del w:id="10" w:author="Per Lindell" w:date="2024-08-28T12:28:00Z">
        <w:r w:rsidR="00DF1F08" w:rsidRPr="00DF1F08" w:rsidDel="00C36DCD">
          <w:rPr>
            <w:rFonts w:ascii="Arial" w:eastAsia="Batang" w:hAnsi="Arial" w:cs="Arial"/>
            <w:b/>
            <w:sz w:val="24"/>
            <w:szCs w:val="24"/>
            <w:lang w:eastAsia="zh-CN"/>
          </w:rPr>
          <w:delText xml:space="preserve">New </w:delText>
        </w:r>
      </w:del>
      <w:ins w:id="11" w:author="Per Lindell" w:date="2024-08-28T12:28:00Z">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ins>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del w:id="12" w:author="Per Lindell" w:date="2024-08-27T09:56:00Z">
        <w:r w:rsidR="00D111B2" w:rsidRPr="00D111B2" w:rsidDel="003D12D0">
          <w:rPr>
            <w:rFonts w:ascii="Arial" w:eastAsia="Batang" w:hAnsi="Arial"/>
            <w:b/>
            <w:sz w:val="24"/>
            <w:szCs w:val="24"/>
            <w:lang w:eastAsia="zh-CN"/>
          </w:rPr>
          <w:delText>9.1.5</w:delText>
        </w:r>
      </w:del>
      <w:ins w:id="13" w:author="Per Lindell" w:date="2024-08-30T09:00:00Z">
        <w:r w:rsidR="0064440B">
          <w:rPr>
            <w:rFonts w:ascii="Arial" w:eastAsia="Batang" w:hAnsi="Arial"/>
            <w:b/>
            <w:sz w:val="24"/>
            <w:szCs w:val="24"/>
            <w:lang w:eastAsia="zh-CN"/>
          </w:rPr>
          <w:t>9.4.2.2</w:t>
        </w:r>
      </w:ins>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 xml:space="preserve">3GPP </w:t>
        </w:r>
        <w:r w:rsidR="003D2781" w:rsidRPr="00BC642A">
          <w:rPr>
            <w:rStyle w:val="Hyperlink"/>
          </w:rPr>
          <w:t>T</w:t>
        </w:r>
        <w:r w:rsidR="003D2781" w:rsidRPr="00BC642A">
          <w:rPr>
            <w:rStyle w:val="Hyperlink"/>
          </w:rPr>
          <w: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hint="eastAsia"/>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ins w:id="14" w:author="JK" w:date="2024-08-19T13:04:00Z">
        <w:r w:rsidR="0035067A" w:rsidRPr="0035067A">
          <w:rPr>
            <w:sz w:val="32"/>
            <w:szCs w:val="32"/>
          </w:rPr>
          <w:t>104</w:t>
        </w:r>
        <w:r w:rsidR="0035067A">
          <w:rPr>
            <w:sz w:val="32"/>
            <w:szCs w:val="32"/>
          </w:rPr>
          <w:t>0</w:t>
        </w:r>
        <w:r w:rsidR="0035067A" w:rsidRPr="0035067A">
          <w:rPr>
            <w:sz w:val="32"/>
            <w:szCs w:val="32"/>
          </w:rPr>
          <w:t>120</w:t>
        </w:r>
      </w:ins>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15"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5"/>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lastRenderedPageBreak/>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blPrEx>
          <w:tblCellMar>
            <w:top w:w="0" w:type="dxa"/>
            <w:bottom w:w="0" w:type="dxa"/>
          </w:tblCellMar>
        </w:tblPrEx>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blPrEx>
          <w:tblCellMar>
            <w:top w:w="0" w:type="dxa"/>
            <w:bottom w:w="0" w:type="dxa"/>
          </w:tblCellMar>
        </w:tblPrEx>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16" w:name="OLE_LINK2"/>
            <w:r w:rsidRPr="00913464">
              <w:t>X</w:t>
            </w:r>
            <w:bookmarkEnd w:id="16"/>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blPrEx>
          <w:tblCellMar>
            <w:top w:w="0" w:type="dxa"/>
            <w:bottom w:w="0" w:type="dxa"/>
          </w:tblCellMar>
        </w:tblPrEx>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blPrEx>
          <w:tblCellMar>
            <w:top w:w="0" w:type="dxa"/>
            <w:bottom w:w="0" w:type="dxa"/>
          </w:tblCellMar>
        </w:tblPrEx>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blPrEx>
          <w:tblCellMar>
            <w:top w:w="0" w:type="dxa"/>
            <w:bottom w:w="0" w:type="dxa"/>
          </w:tblCellMar>
        </w:tblPrEx>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blPrEx>
          <w:tblCellMar>
            <w:top w:w="0" w:type="dxa"/>
            <w:bottom w:w="0" w:type="dxa"/>
          </w:tblCellMar>
        </w:tblPrEx>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blPrEx>
          <w:tblCellMar>
            <w:top w:w="0" w:type="dxa"/>
            <w:bottom w:w="0" w:type="dxa"/>
          </w:tblCellMar>
        </w:tblPrEx>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blPrEx>
          <w:tblCellMar>
            <w:top w:w="0" w:type="dxa"/>
            <w:bottom w:w="0" w:type="dxa"/>
          </w:tblCellMar>
        </w:tblPrEx>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blPrEx>
          <w:tblCellMar>
            <w:top w:w="0" w:type="dxa"/>
            <w:bottom w:w="0" w:type="dxa"/>
          </w:tblCellMar>
        </w:tblPrEx>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blPrEx>
          <w:tblCellMar>
            <w:top w:w="0" w:type="dxa"/>
            <w:bottom w:w="0" w:type="dxa"/>
          </w:tblCellMar>
        </w:tblPrEx>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17" w:name="_Hlk174612331"/>
      <w:bookmarkStart w:id="18" w:name="_Hlk174612387"/>
      <w:bookmarkStart w:id="19" w:name="_Hlk174612416"/>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ins w:id="20" w:author="Per Lindell" w:date="2024-08-15T11:04:00Z"/>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ins w:id="21" w:author="Per Lindell" w:date="2024-08-15T11:04:00Z"/>
                <w:lang w:val="en-SE" w:eastAsia="en-SE"/>
              </w:rPr>
            </w:pPr>
            <w:ins w:id="22" w:author="Per Lindell" w:date="2024-08-15T11:04:00Z">
              <w:r w:rsidRPr="007E4027">
                <w:t>Other related Work/Study Items (if any)</w:t>
              </w:r>
            </w:ins>
          </w:p>
        </w:tc>
      </w:tr>
      <w:tr w:rsidR="007E4027" w14:paraId="6255D0D8" w14:textId="77777777" w:rsidTr="005B28D4">
        <w:trPr>
          <w:cantSplit/>
          <w:ins w:id="23" w:author="Per Lindell" w:date="2024-08-15T11:04:00Z"/>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ins w:id="24" w:author="Per Lindell" w:date="2024-08-15T11:04:00Z"/>
                <w:rFonts w:ascii="Arial" w:hAnsi="Arial" w:cs="Arial"/>
                <w:b/>
                <w:bCs/>
                <w:sz w:val="18"/>
                <w:szCs w:val="18"/>
              </w:rPr>
            </w:pPr>
            <w:ins w:id="25" w:author="Per Lindell" w:date="2024-08-15T11:04:00Z">
              <w:r w:rsidRPr="007E4027">
                <w:rPr>
                  <w:rFonts w:ascii="Arial" w:hAnsi="Arial" w:cs="Arial"/>
                  <w:b/>
                  <w:bCs/>
                  <w:sz w:val="18"/>
                  <w:szCs w:val="18"/>
                </w:rPr>
                <w:t>Acronym</w:t>
              </w:r>
            </w:ins>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ins w:id="26" w:author="Per Lindell" w:date="2024-08-15T11:04:00Z"/>
                <w:rFonts w:cs="Arial"/>
                <w:bCs/>
                <w:szCs w:val="18"/>
              </w:rPr>
            </w:pPr>
            <w:ins w:id="27" w:author="Per Lindell" w:date="2024-08-15T11:04:00Z">
              <w:r w:rsidRPr="007E4027">
                <w:t>Unique ID</w:t>
              </w:r>
            </w:ins>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ins w:id="28" w:author="Per Lindell" w:date="2024-08-15T11:04:00Z"/>
                <w:sz w:val="20"/>
              </w:rPr>
            </w:pPr>
            <w:ins w:id="29" w:author="Per Lindell" w:date="2024-08-15T11:04:00Z">
              <w:r w:rsidRPr="007E4027">
                <w:t>Title</w:t>
              </w:r>
            </w:ins>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rPr>
                <w:ins w:id="30" w:author="Per Lindell" w:date="2024-08-15T11:04:00Z"/>
              </w:rPr>
            </w:pPr>
            <w:ins w:id="31" w:author="Per Lindell" w:date="2024-08-15T11:04:00Z">
              <w:r w:rsidRPr="007E4027">
                <w:t>Nature of relationship</w:t>
              </w:r>
            </w:ins>
          </w:p>
        </w:tc>
      </w:tr>
      <w:tr w:rsidR="007E4027" w14:paraId="6586C593" w14:textId="77777777" w:rsidTr="005B28D4">
        <w:trPr>
          <w:cantSplit/>
          <w:ins w:id="32" w:author="Per Lindell" w:date="2024-08-15T11:04:00Z"/>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rPr>
                <w:ins w:id="33" w:author="Per Lindell" w:date="2024-08-15T11:04:00Z"/>
              </w:rPr>
            </w:pPr>
            <w:ins w:id="34" w:author="Per Lindell" w:date="2024-08-15T11:04:00Z">
              <w:r w:rsidRPr="007E4027">
                <w:t>NR_CA_R18_Intra</w:t>
              </w:r>
            </w:ins>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rPr>
                <w:ins w:id="35" w:author="Per Lindell" w:date="2024-08-15T11:04:00Z"/>
              </w:rPr>
            </w:pPr>
            <w:ins w:id="36" w:author="Per Lindell" w:date="2024-08-15T11:04:00Z">
              <w:r w:rsidRPr="007E4027">
                <w:t>961007</w:t>
              </w:r>
            </w:ins>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rPr>
                <w:ins w:id="37" w:author="Per Lindell" w:date="2024-08-15T11:04:00Z"/>
              </w:rPr>
            </w:pPr>
            <w:ins w:id="38" w:author="Per Lindell" w:date="2024-08-15T11:04:00Z">
              <w:r w:rsidRPr="007E4027">
                <w:t>Rel-18 NR intra band Carrier Aggregation for xCC DL/yCC UL including contiguous and non-contiguous spectrum (x&gt;=y)</w:t>
              </w:r>
            </w:ins>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rPr>
                <w:ins w:id="39" w:author="Per Lindell" w:date="2024-08-15T11:04:00Z"/>
              </w:rPr>
            </w:pPr>
            <w:ins w:id="40" w:author="Per Lindell" w:date="2024-08-15T11:04:00Z">
              <w:r w:rsidRPr="007E4027">
                <w:t>REL-18 WI, compare objective 1 of the present REL-19 WI</w:t>
              </w:r>
            </w:ins>
          </w:p>
        </w:tc>
      </w:tr>
      <w:tr w:rsidR="007E4027" w14:paraId="52A361A9" w14:textId="77777777" w:rsidTr="005B28D4">
        <w:trPr>
          <w:cantSplit/>
          <w:ins w:id="41" w:author="Per Lindell" w:date="2024-08-15T11:04:00Z"/>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rPr>
                <w:ins w:id="42" w:author="Per Lindell" w:date="2024-08-15T11:04:00Z"/>
              </w:rPr>
            </w:pPr>
            <w:ins w:id="43" w:author="Per Lindell" w:date="2024-08-15T11:04:00Z">
              <w:r w:rsidRPr="007E4027">
                <w:t>NR_CADC_R18_2BDL_xBUL</w:t>
              </w:r>
            </w:ins>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rPr>
                <w:ins w:id="44" w:author="Per Lindell" w:date="2024-08-15T11:04:00Z"/>
              </w:rPr>
            </w:pPr>
            <w:ins w:id="45" w:author="Per Lindell" w:date="2024-08-15T11:04:00Z">
              <w:r w:rsidRPr="007E4027">
                <w:t>961010</w:t>
              </w:r>
            </w:ins>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rPr>
                <w:ins w:id="46" w:author="Per Lindell" w:date="2024-08-15T11:04:00Z"/>
              </w:rPr>
            </w:pPr>
            <w:ins w:id="47" w:author="Per Lindell" w:date="2024-08-15T11:04:00Z">
              <w:r w:rsidRPr="007E4027">
                <w:t>Rel-18 NR Inter-band Carrier Aggregation/Dual Connectivity for 2 bands DL with x bands UL (x=1,2)</w:t>
              </w:r>
            </w:ins>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rPr>
                <w:ins w:id="48" w:author="Per Lindell" w:date="2024-08-15T11:04:00Z"/>
              </w:rPr>
            </w:pPr>
            <w:ins w:id="49" w:author="Per Lindell" w:date="2024-08-15T11:04:00Z">
              <w:r w:rsidRPr="007E4027">
                <w:t>REL-18 WI, compare objective 2 of the present REL-19 WI</w:t>
              </w:r>
            </w:ins>
          </w:p>
        </w:tc>
      </w:tr>
      <w:tr w:rsidR="007E4027" w14:paraId="64DCC2A4" w14:textId="77777777" w:rsidTr="005B28D4">
        <w:trPr>
          <w:cantSplit/>
          <w:ins w:id="50" w:author="Per Lindell" w:date="2024-08-15T11:04:00Z"/>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rPr>
                <w:ins w:id="51" w:author="Per Lindell" w:date="2024-08-15T11:04:00Z"/>
              </w:rPr>
            </w:pPr>
            <w:ins w:id="52" w:author="Per Lindell" w:date="2024-08-15T11:04:00Z">
              <w:r w:rsidRPr="007E4027">
                <w:t>NR_CADC_R18_3BDL_xBUL</w:t>
              </w:r>
            </w:ins>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rPr>
                <w:ins w:id="53" w:author="Per Lindell" w:date="2024-08-15T11:04:00Z"/>
              </w:rPr>
            </w:pPr>
            <w:ins w:id="54" w:author="Per Lindell" w:date="2024-08-15T11:04:00Z">
              <w:r w:rsidRPr="007E4027">
                <w:t>961011</w:t>
              </w:r>
            </w:ins>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rPr>
                <w:ins w:id="55" w:author="Per Lindell" w:date="2024-08-15T11:04:00Z"/>
              </w:rPr>
            </w:pPr>
            <w:ins w:id="56" w:author="Per Lindell" w:date="2024-08-15T11:04:00Z">
              <w:r w:rsidRPr="007E4027">
                <w:t>Rel-18 NR Inter-band Carrier Aggregation/Dual Connectivity for 3 bands DL with x bands UL (x=1,2)</w:t>
              </w:r>
            </w:ins>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rPr>
                <w:ins w:id="57" w:author="Per Lindell" w:date="2024-08-15T11:04:00Z"/>
              </w:rPr>
            </w:pPr>
            <w:ins w:id="58" w:author="Per Lindell" w:date="2024-08-15T11:04:00Z">
              <w:r w:rsidRPr="007E4027">
                <w:t>REL-18 WI, compare objective 3 of the present REL-19 WI</w:t>
              </w:r>
            </w:ins>
          </w:p>
        </w:tc>
      </w:tr>
      <w:tr w:rsidR="007E4027" w14:paraId="6D728070" w14:textId="77777777" w:rsidTr="005B28D4">
        <w:trPr>
          <w:cantSplit/>
          <w:ins w:id="59" w:author="Per Lindell" w:date="2024-08-15T11:04:00Z"/>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rPr>
                <w:ins w:id="60" w:author="Per Lindell" w:date="2024-08-15T11:04:00Z"/>
              </w:rPr>
            </w:pPr>
            <w:ins w:id="61" w:author="Per Lindell" w:date="2024-08-15T11:04:00Z">
              <w:r w:rsidRPr="007E4027">
                <w:t>NR_CADC_R18_yBDL_xBUL</w:t>
              </w:r>
            </w:ins>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rPr>
                <w:ins w:id="62" w:author="Per Lindell" w:date="2024-08-15T11:04:00Z"/>
              </w:rPr>
            </w:pPr>
            <w:ins w:id="63" w:author="Per Lindell" w:date="2024-08-15T11:04:00Z">
              <w:r w:rsidRPr="007E4027">
                <w:t>961008</w:t>
              </w:r>
            </w:ins>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rPr>
                <w:ins w:id="64" w:author="Per Lindell" w:date="2024-08-15T11:04:00Z"/>
              </w:rPr>
            </w:pPr>
            <w:ins w:id="65" w:author="Per Lindell" w:date="2024-08-15T11:04:00Z">
              <w:r w:rsidRPr="007E4027">
                <w:t>Rel-18 NR inter-band Carrier Aggregation/Dual Connectivity for y bands DL (y=4, 5, 6) with x bands UL (x=1, 2)</w:t>
              </w:r>
            </w:ins>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rPr>
                <w:ins w:id="66" w:author="Per Lindell" w:date="2024-08-15T11:04:00Z"/>
              </w:rPr>
            </w:pPr>
            <w:ins w:id="67" w:author="Per Lindell" w:date="2024-08-15T11:04:00Z">
              <w:r w:rsidRPr="007E4027">
                <w:t>REL-18 WI, compare objective 4 of the present REL-19 WI</w:t>
              </w:r>
            </w:ins>
          </w:p>
        </w:tc>
      </w:tr>
      <w:tr w:rsidR="007E4027" w14:paraId="0A5F69E5" w14:textId="77777777" w:rsidTr="005B28D4">
        <w:trPr>
          <w:cantSplit/>
          <w:ins w:id="68" w:author="Per Lindell" w:date="2024-08-15T11:04:00Z"/>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rPr>
                <w:ins w:id="69" w:author="Per Lindell" w:date="2024-08-15T11:04:00Z"/>
              </w:rPr>
            </w:pPr>
            <w:ins w:id="70" w:author="Per Lindell" w:date="2024-08-15T11:04:00Z">
              <w:r w:rsidRPr="007E4027">
                <w:t>NR_SUL_combos_R18</w:t>
              </w:r>
            </w:ins>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rPr>
                <w:ins w:id="71" w:author="Per Lindell" w:date="2024-08-15T11:04:00Z"/>
              </w:rPr>
            </w:pPr>
            <w:ins w:id="72" w:author="Per Lindell" w:date="2024-08-15T11:04:00Z">
              <w:r w:rsidRPr="007E4027">
                <w:t>961009</w:t>
              </w:r>
            </w:ins>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rPr>
                <w:ins w:id="73" w:author="Per Lindell" w:date="2024-08-15T11:04:00Z"/>
              </w:rPr>
            </w:pPr>
            <w:ins w:id="74" w:author="Per Lindell" w:date="2024-08-15T11:04:00Z">
              <w:r w:rsidRPr="007E4027">
                <w:t>Rel-18 single SUL band combinations for SA NR supplementary uplink (SUL), NSA NR SUL, NSA NR SUL with UL sharing from the UE perspective (ULSUP)</w:t>
              </w:r>
            </w:ins>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rPr>
                <w:ins w:id="75" w:author="Per Lindell" w:date="2024-08-15T11:04:00Z"/>
              </w:rPr>
            </w:pPr>
            <w:ins w:id="76" w:author="Per Lindell" w:date="2024-08-15T11:04:00Z">
              <w:r w:rsidRPr="007E4027">
                <w:t>REL-18 WI, compare objective 5 of the present REL-19 WI</w:t>
              </w:r>
            </w:ins>
          </w:p>
        </w:tc>
      </w:tr>
      <w:tr w:rsidR="007E4027" w14:paraId="510EA368" w14:textId="77777777" w:rsidTr="005B28D4">
        <w:trPr>
          <w:cantSplit/>
          <w:ins w:id="77" w:author="Per Lindell" w:date="2024-08-15T11:04:00Z"/>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rPr>
                <w:ins w:id="78" w:author="Per Lindell" w:date="2024-08-15T11:04:00Z"/>
              </w:rPr>
            </w:pPr>
            <w:ins w:id="79" w:author="Per Lindell" w:date="2024-08-15T11:04:00Z">
              <w:r w:rsidRPr="007E4027">
                <w:t>NR_2SUL_cell_combos_R18</w:t>
              </w:r>
            </w:ins>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rPr>
                <w:ins w:id="80" w:author="Per Lindell" w:date="2024-08-15T11:04:00Z"/>
              </w:rPr>
            </w:pPr>
            <w:ins w:id="81" w:author="Per Lindell" w:date="2024-08-15T11:04:00Z">
              <w:r w:rsidRPr="007E4027">
                <w:t>981047</w:t>
              </w:r>
            </w:ins>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rPr>
                <w:ins w:id="82" w:author="Per Lindell" w:date="2024-08-15T11:04:00Z"/>
              </w:rPr>
            </w:pPr>
            <w:ins w:id="83" w:author="Per Lindell" w:date="2024-08-15T11:04:00Z">
              <w:r w:rsidRPr="007E4027">
                <w:t>Rel-18 NR Carrier Aggregation (CA) band combinations with two SUL cells</w:t>
              </w:r>
            </w:ins>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rPr>
                <w:ins w:id="84" w:author="Per Lindell" w:date="2024-08-15T11:04:00Z"/>
              </w:rPr>
            </w:pPr>
            <w:ins w:id="85" w:author="Per Lindell" w:date="2024-08-15T11:04:00Z">
              <w:r w:rsidRPr="007E4027">
                <w:t>REL-18 WI, compare objective 5 of the present REL-19 WI</w:t>
              </w:r>
            </w:ins>
          </w:p>
        </w:tc>
      </w:tr>
    </w:tbl>
    <w:p w14:paraId="399FB8C1" w14:textId="77777777" w:rsidR="00BC5590" w:rsidRDefault="00BC5590" w:rsidP="00251D80">
      <w:pPr>
        <w:rPr>
          <w:ins w:id="86" w:author="Per Lindell" w:date="2024-08-15T11:04:00Z"/>
          <w:i/>
        </w:rPr>
      </w:pPr>
    </w:p>
    <w:bookmarkEnd w:id="18"/>
    <w:p w14:paraId="3F7F9423" w14:textId="77777777" w:rsidR="007E4027" w:rsidDel="007E4027" w:rsidRDefault="007E4027" w:rsidP="00251D80">
      <w:pPr>
        <w:rPr>
          <w:del w:id="87" w:author="Per Lindell" w:date="2024-08-15T11:04:00Z"/>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Change w:id="88">
          <w:tblGrid>
            <w:gridCol w:w="1242"/>
            <w:gridCol w:w="1134"/>
            <w:gridCol w:w="3402"/>
            <w:gridCol w:w="4536"/>
          </w:tblGrid>
        </w:tblGridChange>
      </w:tblGrid>
      <w:tr w:rsidR="008835FC" w:rsidRPr="00913464" w:rsidDel="007E4027" w14:paraId="17A885C7" w14:textId="77777777" w:rsidTr="00171925">
        <w:tblPrEx>
          <w:tblCellMar>
            <w:top w:w="0" w:type="dxa"/>
            <w:bottom w:w="0" w:type="dxa"/>
          </w:tblCellMar>
        </w:tblPrEx>
        <w:trPr>
          <w:del w:id="89" w:author="Per Lindell" w:date="2024-08-15T11:04:00Z"/>
        </w:trPr>
        <w:tc>
          <w:tcPr>
            <w:tcW w:w="10314" w:type="dxa"/>
            <w:gridSpan w:val="4"/>
            <w:shd w:val="clear" w:color="auto" w:fill="E0E0E0"/>
          </w:tcPr>
          <w:p w14:paraId="1C62DC42" w14:textId="77777777" w:rsidR="008835FC" w:rsidRPr="00913464" w:rsidDel="007E4027" w:rsidRDefault="008835FC" w:rsidP="001C5C86">
            <w:pPr>
              <w:pStyle w:val="TAH"/>
              <w:ind w:right="-99"/>
              <w:jc w:val="left"/>
              <w:rPr>
                <w:del w:id="90" w:author="Per Lindell" w:date="2024-08-15T11:04:00Z"/>
              </w:rPr>
            </w:pPr>
            <w:del w:id="91" w:author="Per Lindell" w:date="2024-08-15T11:04:00Z">
              <w:r w:rsidRPr="00913464" w:rsidDel="007E4027">
                <w:delText>Other related Work</w:delText>
              </w:r>
              <w:r w:rsidR="00163676" w:rsidRPr="00913464" w:rsidDel="007E4027">
                <w:delText>/Study</w:delText>
              </w:r>
              <w:r w:rsidRPr="00913464" w:rsidDel="007E4027">
                <w:delText xml:space="preserve"> Items (if any)</w:delText>
              </w:r>
            </w:del>
          </w:p>
        </w:tc>
      </w:tr>
      <w:tr w:rsidR="00163676" w:rsidRPr="00913464" w:rsidDel="007E4027" w14:paraId="1620F17F" w14:textId="77777777" w:rsidTr="00163676">
        <w:tblPrEx>
          <w:tblCellMar>
            <w:top w:w="0" w:type="dxa"/>
            <w:bottom w:w="0" w:type="dxa"/>
          </w:tblCellMar>
        </w:tblPrEx>
        <w:trPr>
          <w:del w:id="92" w:author="Per Lindell" w:date="2024-08-15T11:04:00Z"/>
        </w:trPr>
        <w:tc>
          <w:tcPr>
            <w:tcW w:w="1242" w:type="dxa"/>
            <w:shd w:val="clear" w:color="auto" w:fill="E0E0E0"/>
          </w:tcPr>
          <w:p w14:paraId="3720E6CE" w14:textId="77777777" w:rsidR="00163676" w:rsidRPr="00913464" w:rsidDel="007E4027" w:rsidRDefault="00163676" w:rsidP="00163676">
            <w:pPr>
              <w:spacing w:after="0"/>
              <w:ind w:right="-96"/>
              <w:rPr>
                <w:del w:id="93" w:author="Per Lindell" w:date="2024-08-15T11:04:00Z"/>
                <w:rFonts w:ascii="Arial" w:hAnsi="Arial" w:cs="Arial"/>
                <w:b/>
                <w:bCs/>
                <w:sz w:val="18"/>
                <w:szCs w:val="18"/>
              </w:rPr>
            </w:pPr>
            <w:del w:id="94" w:author="Per Lindell" w:date="2024-08-15T11:04:00Z">
              <w:r w:rsidRPr="00913464" w:rsidDel="007E4027">
                <w:rPr>
                  <w:rFonts w:ascii="Arial" w:hAnsi="Arial" w:cs="Arial"/>
                  <w:b/>
                  <w:bCs/>
                  <w:color w:val="0000FF"/>
                  <w:sz w:val="18"/>
                  <w:szCs w:val="18"/>
                </w:rPr>
                <w:delText>Acronym</w:delText>
              </w:r>
            </w:del>
          </w:p>
        </w:tc>
        <w:tc>
          <w:tcPr>
            <w:tcW w:w="1134" w:type="dxa"/>
            <w:shd w:val="clear" w:color="auto" w:fill="E0E0E0"/>
          </w:tcPr>
          <w:p w14:paraId="04433991" w14:textId="77777777" w:rsidR="00163676" w:rsidRPr="00913464" w:rsidDel="007E4027" w:rsidRDefault="00163676" w:rsidP="008835FC">
            <w:pPr>
              <w:pStyle w:val="TAH"/>
              <w:ind w:right="-99"/>
              <w:jc w:val="left"/>
              <w:rPr>
                <w:del w:id="95" w:author="Per Lindell" w:date="2024-08-15T11:04:00Z"/>
              </w:rPr>
            </w:pPr>
            <w:del w:id="96" w:author="Per Lindell" w:date="2024-08-15T11:04:00Z">
              <w:r w:rsidRPr="00913464" w:rsidDel="007E4027">
                <w:delText>Unique ID</w:delText>
              </w:r>
            </w:del>
          </w:p>
        </w:tc>
        <w:tc>
          <w:tcPr>
            <w:tcW w:w="3402" w:type="dxa"/>
            <w:shd w:val="clear" w:color="auto" w:fill="E0E0E0"/>
          </w:tcPr>
          <w:p w14:paraId="22042327" w14:textId="77777777" w:rsidR="00163676" w:rsidRPr="00913464" w:rsidDel="007E4027" w:rsidRDefault="00163676" w:rsidP="008835FC">
            <w:pPr>
              <w:pStyle w:val="TAH"/>
              <w:ind w:right="-99"/>
              <w:jc w:val="left"/>
              <w:rPr>
                <w:del w:id="97" w:author="Per Lindell" w:date="2024-08-15T11:04:00Z"/>
              </w:rPr>
            </w:pPr>
            <w:del w:id="98" w:author="Per Lindell" w:date="2024-08-15T11:04:00Z">
              <w:r w:rsidRPr="00913464" w:rsidDel="007E4027">
                <w:delText>Title</w:delText>
              </w:r>
            </w:del>
          </w:p>
        </w:tc>
        <w:tc>
          <w:tcPr>
            <w:tcW w:w="4536" w:type="dxa"/>
            <w:shd w:val="clear" w:color="auto" w:fill="E0E0E0"/>
          </w:tcPr>
          <w:p w14:paraId="13C560D8" w14:textId="77777777" w:rsidR="00163676" w:rsidRPr="00913464" w:rsidDel="007E4027" w:rsidRDefault="00163676" w:rsidP="008835FC">
            <w:pPr>
              <w:pStyle w:val="TAH"/>
              <w:ind w:right="-99"/>
              <w:jc w:val="left"/>
              <w:rPr>
                <w:del w:id="99" w:author="Per Lindell" w:date="2024-08-15T11:04:00Z"/>
              </w:rPr>
            </w:pPr>
            <w:del w:id="100" w:author="Per Lindell" w:date="2024-08-15T11:04:00Z">
              <w:r w:rsidRPr="00913464" w:rsidDel="007E4027">
                <w:delText>Nature of relationship</w:delText>
              </w:r>
            </w:del>
          </w:p>
        </w:tc>
      </w:tr>
      <w:tr w:rsidR="00163676" w:rsidRPr="00913464" w:rsidDel="007E4027" w14:paraId="3DA0189B" w14:textId="77777777" w:rsidTr="00163676">
        <w:tblPrEx>
          <w:tblCellMar>
            <w:top w:w="0" w:type="dxa"/>
            <w:bottom w:w="0" w:type="dxa"/>
          </w:tblCellMar>
        </w:tblPrEx>
        <w:trPr>
          <w:del w:id="101" w:author="Per Lindell" w:date="2024-08-15T11:04:00Z"/>
        </w:trPr>
        <w:tc>
          <w:tcPr>
            <w:tcW w:w="1242" w:type="dxa"/>
          </w:tcPr>
          <w:p w14:paraId="08DD635E" w14:textId="77777777" w:rsidR="00163676" w:rsidRPr="00913464" w:rsidDel="007E4027" w:rsidRDefault="00163676" w:rsidP="008835FC">
            <w:pPr>
              <w:pStyle w:val="TAL"/>
              <w:rPr>
                <w:del w:id="102" w:author="Per Lindell" w:date="2024-08-15T11:04:00Z"/>
              </w:rPr>
            </w:pPr>
          </w:p>
        </w:tc>
        <w:tc>
          <w:tcPr>
            <w:tcW w:w="1134" w:type="dxa"/>
          </w:tcPr>
          <w:p w14:paraId="3039B28A" w14:textId="77777777" w:rsidR="00163676" w:rsidRPr="00913464" w:rsidDel="007E4027" w:rsidRDefault="00163676" w:rsidP="008835FC">
            <w:pPr>
              <w:pStyle w:val="TAL"/>
              <w:rPr>
                <w:del w:id="103" w:author="Per Lindell" w:date="2024-08-15T11:04:00Z"/>
              </w:rPr>
            </w:pPr>
          </w:p>
        </w:tc>
        <w:tc>
          <w:tcPr>
            <w:tcW w:w="3402" w:type="dxa"/>
          </w:tcPr>
          <w:p w14:paraId="3083241D" w14:textId="77777777" w:rsidR="00163676" w:rsidRPr="00913464" w:rsidDel="007E4027" w:rsidRDefault="00163676" w:rsidP="008835FC">
            <w:pPr>
              <w:pStyle w:val="TAL"/>
              <w:rPr>
                <w:del w:id="104" w:author="Per Lindell" w:date="2024-08-15T11:04:00Z"/>
              </w:rPr>
            </w:pPr>
          </w:p>
        </w:tc>
        <w:tc>
          <w:tcPr>
            <w:tcW w:w="4536" w:type="dxa"/>
          </w:tcPr>
          <w:p w14:paraId="320D270E" w14:textId="77777777" w:rsidR="00163676" w:rsidRPr="00251D80" w:rsidDel="007E4027" w:rsidRDefault="00163676" w:rsidP="008835FC">
            <w:pPr>
              <w:pStyle w:val="tah0"/>
              <w:rPr>
                <w:del w:id="105" w:author="Per Lindell" w:date="2024-08-15T11:04:00Z"/>
              </w:rPr>
            </w:pPr>
          </w:p>
        </w:tc>
      </w:tr>
    </w:tbl>
    <w:p w14:paraId="41DCC7F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19"/>
    <w:p w14:paraId="719B5CFC" w14:textId="77777777" w:rsidR="00A9188C" w:rsidRPr="00251D80" w:rsidRDefault="00A9188C" w:rsidP="00251D80">
      <w:pPr>
        <w:rPr>
          <w:i/>
        </w:rPr>
      </w:pPr>
    </w:p>
    <w:bookmarkEnd w:id="17"/>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77777777" w:rsidR="00AC2AB8" w:rsidRPr="00C25BEA" w:rsidRDefault="00B30D5B" w:rsidP="00C25BEA">
      <w:pPr>
        <w:rPr>
          <w:rFonts w:hint="eastAsia"/>
          <w:lang w:val="en-US" w:eastAsia="zh-CN"/>
        </w:rPr>
      </w:pPr>
      <w:r>
        <w:rPr>
          <w:rFonts w:hint="eastAsia"/>
          <w:lang w:eastAsia="zh-CN"/>
        </w:rPr>
        <w:t>A</w:t>
      </w:r>
      <w:r>
        <w:rPr>
          <w:lang w:eastAsia="zh-CN"/>
        </w:rPr>
        <w:t xml:space="preserve">ll new </w:t>
      </w:r>
      <w:r w:rsidR="00E967AD">
        <w:rPr>
          <w:lang w:eastAsia="zh-CN"/>
        </w:rPr>
        <w:t xml:space="preserve">NR Carrier Aggregation (CA), </w:t>
      </w:r>
      <w:ins w:id="106" w:author="Per Lindell" w:date="2024-08-07T10:35:00Z">
        <w:r w:rsidR="001E7383">
          <w:rPr>
            <w:lang w:eastAsia="zh-CN"/>
          </w:rPr>
          <w:t xml:space="preserve">NR </w:t>
        </w:r>
      </w:ins>
      <w:r w:rsidR="00E967AD">
        <w:rPr>
          <w:lang w:eastAsia="zh-CN"/>
        </w:rPr>
        <w:t xml:space="preserve">Dual Connectivity (DC), </w:t>
      </w:r>
      <w:del w:id="107" w:author="Per Lindell" w:date="2024-08-07T10:35:00Z">
        <w:r w:rsidR="00E967AD" w:rsidDel="001E7383">
          <w:rPr>
            <w:lang w:eastAsia="zh-CN"/>
          </w:rPr>
          <w:delText xml:space="preserve">and </w:delText>
        </w:r>
      </w:del>
      <w:ins w:id="108" w:author="Per Lindell" w:date="2024-08-07T10:35:00Z">
        <w:r w:rsidR="001E7383">
          <w:rPr>
            <w:lang w:eastAsia="zh-CN"/>
          </w:rPr>
          <w:t xml:space="preserve">with or without </w:t>
        </w:r>
      </w:ins>
      <w:r w:rsidR="00E967AD">
        <w:rPr>
          <w:lang w:eastAsia="zh-CN"/>
        </w:rPr>
        <w:t xml:space="preserve">Supplemental Uplink (SUL) configurations </w:t>
      </w:r>
      <w:r>
        <w:rPr>
          <w:lang w:eastAsia="zh-CN"/>
        </w:rPr>
        <w:t xml:space="preserve">will be defined under this WI. New configurations still emerge from the existing bands and whenever new band </w:t>
      </w:r>
      <w:proofErr w:type="gramStart"/>
      <w:r>
        <w:rPr>
          <w:lang w:eastAsia="zh-CN"/>
        </w:rPr>
        <w:t>is specified,</w:t>
      </w:r>
      <w:proofErr w:type="gramEnd"/>
      <w:r>
        <w:rPr>
          <w:lang w:eastAsia="zh-CN"/>
        </w:rPr>
        <w:t xml:space="preserve"> it will create a potential for </w:t>
      </w:r>
      <w:r w:rsidR="00E967AD">
        <w:rPr>
          <w:lang w:val="en-US" w:eastAsia="zh-CN"/>
        </w:rPr>
        <w:t>several new CA/DC/SUL</w:t>
      </w:r>
      <w:r>
        <w:rPr>
          <w:lang w:val="en-US" w:eastAsia="zh-CN"/>
        </w:rPr>
        <w:t xml:space="preserve"> configurations.</w:t>
      </w:r>
    </w:p>
    <w:p w14:paraId="6B78AF40" w14:textId="77777777" w:rsidR="008F24B4" w:rsidDel="007B626C" w:rsidRDefault="008F24B4" w:rsidP="001D2E68">
      <w:pPr>
        <w:spacing w:before="360"/>
        <w:rPr>
          <w:del w:id="109" w:author="Per Lindell" w:date="2024-08-11T08:37:00Z"/>
          <w:b/>
          <w:lang w:eastAsia="zh-CN"/>
        </w:rPr>
      </w:pPr>
      <w:del w:id="110" w:author="Per Lindell" w:date="2024-08-11T08:37:00Z">
        <w:r w:rsidRPr="00D86EE3" w:rsidDel="00357981">
          <w:rPr>
            <w:b/>
            <w:lang w:eastAsia="zh-CN"/>
          </w:rPr>
          <w:delText xml:space="preserve">Objective #1: </w:delText>
        </w:r>
      </w:del>
      <w:r w:rsidRPr="00D86EE3">
        <w:rPr>
          <w:b/>
          <w:lang w:eastAsia="zh-CN"/>
        </w:rPr>
        <w:t>NR_CA_R19_Intra</w:t>
      </w:r>
      <w:r w:rsidR="00CA50E9">
        <w:rPr>
          <w:b/>
          <w:lang w:eastAsia="zh-CN"/>
        </w:rPr>
        <w:t xml:space="preserve"> with/without UL-MIMO</w:t>
      </w:r>
    </w:p>
    <w:p w14:paraId="0FE81C98" w14:textId="77777777" w:rsidR="007B626C" w:rsidRPr="00D86EE3" w:rsidRDefault="007B626C" w:rsidP="001D2E68">
      <w:pPr>
        <w:spacing w:before="360"/>
        <w:rPr>
          <w:ins w:id="111" w:author="Per Lindell" w:date="2024-08-27T10:04:00Z"/>
          <w:b/>
          <w:lang w:eastAsia="zh-CN"/>
        </w:rPr>
      </w:pP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ins w:id="112" w:author="Per Lindell" w:date="2024-08-07T10:37:00Z">
        <w:r w:rsidR="001E7383">
          <w:t>s</w:t>
        </w:r>
      </w:ins>
      <w:r>
        <w:t xml:space="preserve">ting bands and whenever new band </w:t>
      </w:r>
      <w:proofErr w:type="gramStart"/>
      <w:r>
        <w:t>is specified,</w:t>
      </w:r>
      <w:proofErr w:type="gramEnd"/>
      <w:r>
        <w:t xml:space="preserve"> it will create a potential for several new intra-band </w:t>
      </w:r>
      <w:r>
        <w:rPr>
          <w:rFonts w:hint="eastAsia"/>
          <w:lang w:eastAsia="ja-JP"/>
        </w:rPr>
        <w:t>configurations</w:t>
      </w:r>
      <w:r>
        <w:t xml:space="preserve">. </w:t>
      </w:r>
    </w:p>
    <w:p w14:paraId="7A24BFEB" w14:textId="77777777" w:rsidR="00F62E16" w:rsidDel="00444AF6" w:rsidRDefault="00F62E16" w:rsidP="002D6DDC">
      <w:pPr>
        <w:rPr>
          <w:del w:id="113" w:author="Per Lindell" w:date="2024-08-15T11:24:00Z"/>
          <w:rFonts w:eastAsia="MS Mincho"/>
          <w:lang w:eastAsia="ja-JP"/>
        </w:rPr>
      </w:pPr>
      <w:del w:id="114" w:author="Per Lindell" w:date="2024-08-15T11:24:00Z">
        <w:r w:rsidRPr="008B2173" w:rsidDel="00444AF6">
          <w:rPr>
            <w:rFonts w:eastAsia="MS Mincho" w:hint="eastAsia"/>
            <w:lang w:eastAsia="ja-JP"/>
          </w:rPr>
          <w:delText>The precondition</w:delText>
        </w:r>
        <w:r w:rsidDel="00444AF6">
          <w:rPr>
            <w:rFonts w:eastAsia="MS Mincho" w:hint="eastAsia"/>
            <w:lang w:eastAsia="ja-JP"/>
          </w:rPr>
          <w:delText>s</w:delText>
        </w:r>
        <w:r w:rsidR="00551ED9" w:rsidDel="00444AF6">
          <w:rPr>
            <w:rFonts w:eastAsia="MS Mincho"/>
            <w:lang w:eastAsia="ja-JP"/>
          </w:rPr>
          <w:delText xml:space="preserve"> </w:delText>
        </w:r>
        <w:r w:rsidR="00551ED9" w:rsidRPr="00C31A95" w:rsidDel="00444AF6">
          <w:rPr>
            <w:lang w:eastAsia="ja-JP"/>
          </w:rPr>
          <w:delText xml:space="preserve">to propose NR </w:delText>
        </w:r>
        <w:r w:rsidR="00551ED9" w:rsidDel="00444AF6">
          <w:rPr>
            <w:lang w:eastAsia="ja-JP"/>
          </w:rPr>
          <w:delText xml:space="preserve">intra-band </w:delText>
        </w:r>
        <w:r w:rsidR="00551ED9" w:rsidRPr="00C31A95" w:rsidDel="00444AF6">
          <w:rPr>
            <w:lang w:eastAsia="ja-JP"/>
          </w:rPr>
          <w:delText>CA</w:delText>
        </w:r>
        <w:r w:rsidR="00551ED9" w:rsidDel="00444AF6">
          <w:rPr>
            <w:lang w:eastAsia="ja-JP"/>
          </w:rPr>
          <w:delText>/DC</w:delText>
        </w:r>
        <w:r w:rsidR="00551ED9" w:rsidRPr="00C31A95" w:rsidDel="00444AF6">
          <w:rPr>
            <w:lang w:eastAsia="ja-JP"/>
          </w:rPr>
          <w:delText xml:space="preserve"> configurations</w:delText>
        </w:r>
        <w:r w:rsidR="0071066D" w:rsidDel="00444AF6">
          <w:rPr>
            <w:lang w:eastAsia="ja-JP"/>
          </w:rPr>
          <w:delText>:</w:delText>
        </w:r>
      </w:del>
    </w:p>
    <w:p w14:paraId="6EE38E22" w14:textId="77777777" w:rsidR="002F059B" w:rsidRPr="002F059B" w:rsidDel="00444AF6" w:rsidRDefault="00F62E16" w:rsidP="002F059B">
      <w:pPr>
        <w:numPr>
          <w:ilvl w:val="0"/>
          <w:numId w:val="19"/>
        </w:numPr>
        <w:spacing w:beforeLines="50" w:before="120"/>
        <w:textAlignment w:val="auto"/>
        <w:rPr>
          <w:del w:id="115" w:author="Per Lindell" w:date="2024-08-15T11:24:00Z"/>
          <w:lang w:eastAsia="ja-JP"/>
        </w:rPr>
      </w:pPr>
      <w:del w:id="116" w:author="Per Lindell" w:date="2024-08-15T11:24:00Z">
        <w:r w:rsidRPr="002F059B" w:rsidDel="00444AF6">
          <w:rPr>
            <w:rFonts w:hint="eastAsia"/>
            <w:lang w:eastAsia="ja-JP"/>
          </w:rPr>
          <w:delText xml:space="preserve">To </w:delText>
        </w:r>
        <w:r w:rsidRPr="002F059B" w:rsidDel="00444AF6">
          <w:rPr>
            <w:lang w:eastAsia="ja-JP"/>
          </w:rPr>
          <w:delText xml:space="preserve">propose </w:delText>
        </w:r>
        <w:r w:rsidRPr="002F059B" w:rsidDel="00444AF6">
          <w:rPr>
            <w:rFonts w:hint="eastAsia"/>
            <w:lang w:eastAsia="ja-JP"/>
          </w:rPr>
          <w:delText>DL CA for NR</w:delText>
        </w:r>
        <w:r w:rsidRPr="002F059B" w:rsidDel="00444AF6">
          <w:rPr>
            <w:lang w:eastAsia="ja-JP"/>
          </w:rPr>
          <w:delText xml:space="preserve"> Intra-band CA for x</w:delText>
        </w:r>
        <w:r w:rsidRPr="002F059B" w:rsidDel="00444AF6">
          <w:rPr>
            <w:rFonts w:hint="eastAsia"/>
            <w:lang w:eastAsia="ja-JP"/>
          </w:rPr>
          <w:delText xml:space="preserve"> CC </w:delText>
        </w:r>
        <w:r w:rsidRPr="002F059B" w:rsidDel="00444AF6">
          <w:rPr>
            <w:lang w:eastAsia="ja-JP"/>
          </w:rPr>
          <w:delText>DL/</w:delText>
        </w:r>
        <w:r w:rsidRPr="002F059B" w:rsidDel="00444AF6">
          <w:rPr>
            <w:rFonts w:hint="eastAsia"/>
            <w:lang w:eastAsia="ja-JP"/>
          </w:rPr>
          <w:delText xml:space="preserve">1 CC </w:delText>
        </w:r>
        <w:r w:rsidRPr="002F059B" w:rsidDel="00444AF6">
          <w:rPr>
            <w:lang w:eastAsia="ja-JP"/>
          </w:rPr>
          <w:delText>UL including contiguous and non-contiguous spectrum in rel-19, the</w:delText>
        </w:r>
        <w:r w:rsidRPr="002F059B" w:rsidDel="00444AF6">
          <w:rPr>
            <w:rFonts w:hint="eastAsia"/>
            <w:lang w:eastAsia="ja-JP"/>
          </w:rPr>
          <w:delText xml:space="preserve"> </w:delText>
        </w:r>
        <w:r w:rsidRPr="002F059B" w:rsidDel="00444AF6">
          <w:rPr>
            <w:lang w:eastAsia="ja-JP"/>
          </w:rPr>
          <w:delText>constituent</w:delText>
        </w:r>
        <w:r w:rsidRPr="002F059B" w:rsidDel="00444AF6">
          <w:rPr>
            <w:rFonts w:hint="eastAsia"/>
            <w:lang w:eastAsia="ja-JP"/>
          </w:rPr>
          <w:delText xml:space="preserve"> NR band requirements shall be completed and </w:delText>
        </w:r>
        <w:r w:rsidRPr="002F059B" w:rsidDel="00444AF6">
          <w:rPr>
            <w:lang w:eastAsia="ja-JP"/>
          </w:rPr>
          <w:delText>specified</w:delText>
        </w:r>
        <w:r w:rsidRPr="002F059B" w:rsidDel="00444AF6">
          <w:rPr>
            <w:rFonts w:hint="eastAsia"/>
            <w:lang w:eastAsia="ja-JP"/>
          </w:rPr>
          <w:delText xml:space="preserve"> in advance.</w:delText>
        </w:r>
      </w:del>
    </w:p>
    <w:p w14:paraId="2AD0A09E" w14:textId="77777777" w:rsidR="00F62E16" w:rsidRPr="002F059B" w:rsidDel="00444AF6" w:rsidRDefault="00F62E16" w:rsidP="002F059B">
      <w:pPr>
        <w:numPr>
          <w:ilvl w:val="0"/>
          <w:numId w:val="19"/>
        </w:numPr>
        <w:spacing w:beforeLines="50" w:before="120"/>
        <w:textAlignment w:val="auto"/>
        <w:rPr>
          <w:del w:id="117" w:author="Per Lindell" w:date="2024-08-15T11:24:00Z"/>
          <w:lang w:eastAsia="ja-JP"/>
        </w:rPr>
      </w:pPr>
      <w:del w:id="118" w:author="Per Lindell" w:date="2024-08-15T11:24:00Z">
        <w:r w:rsidRPr="002F059B" w:rsidDel="00444AF6">
          <w:rPr>
            <w:rFonts w:eastAsia="MS Mincho" w:hint="eastAsia"/>
            <w:lang w:eastAsia="ja-JP"/>
          </w:rPr>
          <w:delText xml:space="preserve">To </w:delText>
        </w:r>
        <w:r w:rsidRPr="002F059B" w:rsidDel="00444AF6">
          <w:rPr>
            <w:rFonts w:eastAsia="Malgun Gothic"/>
            <w:lang w:eastAsia="ko-KR"/>
          </w:rPr>
          <w:delText xml:space="preserve">propose </w:delText>
        </w:r>
        <w:r w:rsidRPr="002F059B" w:rsidDel="00444AF6">
          <w:rPr>
            <w:rFonts w:eastAsia="MS Mincho" w:hint="eastAsia"/>
            <w:lang w:eastAsia="ja-JP"/>
          </w:rPr>
          <w:delText xml:space="preserve">UL CA </w:delText>
        </w:r>
        <w:r w:rsidRPr="002F059B" w:rsidDel="00444AF6">
          <w:rPr>
            <w:rFonts w:eastAsia="MS Mincho"/>
            <w:lang w:eastAsia="ja-JP"/>
          </w:rPr>
          <w:delText>UL CA of x CC DL/y CC UL</w:delText>
        </w:r>
        <w:r w:rsidRPr="002F059B" w:rsidDel="00444AF6">
          <w:rPr>
            <w:rFonts w:eastAsia="Malgun Gothic"/>
            <w:lang w:eastAsia="ko-KR"/>
          </w:rPr>
          <w:delText xml:space="preserve"> in rel-19 </w:delText>
        </w:r>
        <w:r w:rsidRPr="002F059B" w:rsidDel="00444AF6">
          <w:rPr>
            <w:rFonts w:eastAsia="MS Mincho" w:hint="eastAsia"/>
            <w:lang w:eastAsia="ja-JP"/>
          </w:rPr>
          <w:delText>are as follows.</w:delText>
        </w:r>
      </w:del>
    </w:p>
    <w:p w14:paraId="20AEA764" w14:textId="77777777" w:rsidR="00F62E16" w:rsidRPr="00C110CD" w:rsidDel="00444AF6" w:rsidRDefault="00F62E16" w:rsidP="002D6DDC">
      <w:pPr>
        <w:numPr>
          <w:ilvl w:val="0"/>
          <w:numId w:val="8"/>
        </w:numPr>
        <w:ind w:left="1080"/>
        <w:rPr>
          <w:del w:id="119" w:author="Per Lindell" w:date="2024-08-15T11:24:00Z"/>
          <w:rFonts w:eastAsia="Malgun Gothic"/>
          <w:lang w:eastAsia="ko-KR"/>
        </w:rPr>
      </w:pPr>
      <w:del w:id="120" w:author="Per Lindell" w:date="2024-08-15T11:24:00Z">
        <w:r w:rsidDel="00444AF6">
          <w:rPr>
            <w:rFonts w:hint="eastAsia"/>
            <w:lang w:eastAsia="ja-JP"/>
          </w:rPr>
          <w:delText xml:space="preserve">Constituent </w:delText>
        </w:r>
        <w:r w:rsidRPr="00B945E8" w:rsidDel="00444AF6">
          <w:rPr>
            <w:lang w:eastAsia="ja-JP"/>
          </w:rPr>
          <w:delText>x CC DL/ (y-1) CC UL</w:delText>
        </w:r>
        <w:r w:rsidDel="00444AF6">
          <w:rPr>
            <w:rFonts w:hint="eastAsia"/>
            <w:lang w:eastAsia="ja-JP"/>
          </w:rPr>
          <w:delText xml:space="preserve"> shall be completed and specified in advance.</w:delText>
        </w:r>
      </w:del>
    </w:p>
    <w:p w14:paraId="67586092" w14:textId="77777777" w:rsidR="00F62E16" w:rsidRPr="008230B2" w:rsidDel="00444AF6" w:rsidRDefault="00F62E16" w:rsidP="002D6DDC">
      <w:pPr>
        <w:rPr>
          <w:del w:id="121" w:author="Per Lindell" w:date="2024-08-15T11:24:00Z"/>
          <w:rFonts w:eastAsia="Malgun Gothic"/>
          <w:lang w:eastAsia="ko-KR"/>
        </w:rPr>
      </w:pPr>
      <w:del w:id="122" w:author="Per Lindell" w:date="2024-08-15T11:24:00Z">
        <w:r w:rsidRPr="000E3598" w:rsidDel="00444AF6">
          <w:rPr>
            <w:lang w:eastAsia="ja-JP"/>
          </w:rPr>
          <w:delText>Ex</w:delText>
        </w:r>
        <w:r w:rsidDel="00444AF6">
          <w:rPr>
            <w:rFonts w:hint="eastAsia"/>
            <w:lang w:eastAsia="ja-JP"/>
          </w:rPr>
          <w:delText>ample 1</w:delText>
        </w:r>
        <w:r w:rsidRPr="000E3598" w:rsidDel="00444AF6">
          <w:rPr>
            <w:lang w:eastAsia="ja-JP"/>
          </w:rPr>
          <w:delText xml:space="preserve">: If </w:delText>
        </w:r>
        <w:r w:rsidDel="00444AF6">
          <w:rPr>
            <w:rFonts w:hint="eastAsia"/>
            <w:lang w:eastAsia="ja-JP"/>
          </w:rPr>
          <w:delText xml:space="preserve">the following </w:delText>
        </w:r>
        <w:r w:rsidDel="00444AF6">
          <w:rPr>
            <w:lang w:eastAsia="ja-JP"/>
          </w:rPr>
          <w:delText>configuration</w:delText>
        </w:r>
        <w:r w:rsidDel="00444AF6">
          <w:rPr>
            <w:rFonts w:hint="eastAsia"/>
            <w:lang w:eastAsia="ja-JP"/>
          </w:rPr>
          <w:delText xml:space="preserve"> </w:delText>
        </w:r>
        <w:r w:rsidRPr="000E3598" w:rsidDel="00444AF6">
          <w:rPr>
            <w:lang w:eastAsia="ja-JP"/>
          </w:rPr>
          <w:delText xml:space="preserve">is proposed,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F62E16" w:rsidRPr="007E3289" w:rsidDel="00444AF6" w14:paraId="5F96113C" w14:textId="77777777" w:rsidTr="003720DC">
        <w:trPr>
          <w:trHeight w:val="47"/>
          <w:jc w:val="center"/>
          <w:del w:id="123" w:author="Per Lindell" w:date="2024-08-15T11:24:00Z"/>
        </w:trPr>
        <w:tc>
          <w:tcPr>
            <w:tcW w:w="3118" w:type="dxa"/>
            <w:shd w:val="clear" w:color="auto" w:fill="auto"/>
            <w:vAlign w:val="center"/>
            <w:hideMark/>
          </w:tcPr>
          <w:p w14:paraId="447DB88D" w14:textId="77777777" w:rsidR="00F62E16" w:rsidRPr="007E3289" w:rsidDel="00444AF6" w:rsidRDefault="00F62E16" w:rsidP="003720DC">
            <w:pPr>
              <w:pStyle w:val="TAH"/>
              <w:rPr>
                <w:del w:id="124" w:author="Per Lindell" w:date="2024-08-15T11:24:00Z"/>
                <w:lang w:val="en-US" w:eastAsia="fi-FI"/>
              </w:rPr>
            </w:pPr>
            <w:del w:id="125" w:author="Per Lindell" w:date="2024-08-15T11:24:00Z">
              <w:r w:rsidDel="00444AF6">
                <w:rPr>
                  <w:rFonts w:hint="eastAsia"/>
                  <w:lang w:val="en-US" w:eastAsia="ja-JP"/>
                </w:rPr>
                <w:delText>CA</w:delText>
              </w:r>
              <w:r w:rsidRPr="007E3289" w:rsidDel="00444AF6">
                <w:rPr>
                  <w:lang w:val="en-US" w:eastAsia="fi-FI"/>
                </w:rPr>
                <w:delText xml:space="preserve"> configuration</w:delText>
              </w:r>
            </w:del>
          </w:p>
        </w:tc>
        <w:tc>
          <w:tcPr>
            <w:tcW w:w="5883" w:type="dxa"/>
            <w:vAlign w:val="center"/>
          </w:tcPr>
          <w:p w14:paraId="261DC833" w14:textId="77777777" w:rsidR="00F62E16" w:rsidRPr="007E3289" w:rsidDel="00444AF6" w:rsidRDefault="00F62E16" w:rsidP="003720DC">
            <w:pPr>
              <w:pStyle w:val="TAH"/>
              <w:rPr>
                <w:del w:id="126" w:author="Per Lindell" w:date="2024-08-15T11:24:00Z"/>
                <w:lang w:eastAsia="fi-FI"/>
              </w:rPr>
            </w:pPr>
            <w:del w:id="127" w:author="Per Lindell" w:date="2024-08-15T11:24:00Z">
              <w:r w:rsidRPr="007E3289" w:rsidDel="00444AF6">
                <w:rPr>
                  <w:lang w:val="en-US" w:eastAsia="fi-FI"/>
                </w:rPr>
                <w:delText xml:space="preserve">Uplink </w:delText>
              </w:r>
              <w:r w:rsidDel="00444AF6">
                <w:rPr>
                  <w:rFonts w:hint="eastAsia"/>
                  <w:lang w:val="en-US" w:eastAsia="ja-JP"/>
                </w:rPr>
                <w:delText xml:space="preserve">CA </w:delText>
              </w:r>
              <w:r w:rsidRPr="007E3289" w:rsidDel="00444AF6">
                <w:rPr>
                  <w:lang w:val="en-US" w:eastAsia="fi-FI"/>
                </w:rPr>
                <w:delText>configuration</w:delText>
              </w:r>
            </w:del>
          </w:p>
        </w:tc>
      </w:tr>
      <w:tr w:rsidR="00F62E16" w:rsidRPr="007E3289" w:rsidDel="00444AF6" w14:paraId="677F1241" w14:textId="77777777" w:rsidTr="003720DC">
        <w:trPr>
          <w:trHeight w:val="283"/>
          <w:jc w:val="center"/>
          <w:del w:id="128" w:author="Per Lindell" w:date="2024-08-15T11:24:00Z"/>
        </w:trPr>
        <w:tc>
          <w:tcPr>
            <w:tcW w:w="3118" w:type="dxa"/>
            <w:shd w:val="clear" w:color="auto" w:fill="auto"/>
            <w:vAlign w:val="center"/>
          </w:tcPr>
          <w:p w14:paraId="1B201A4B" w14:textId="77777777" w:rsidR="00F62E16" w:rsidRPr="007E3289" w:rsidDel="00444AF6" w:rsidRDefault="00F62E16" w:rsidP="003720DC">
            <w:pPr>
              <w:pStyle w:val="TAH"/>
              <w:rPr>
                <w:del w:id="129" w:author="Per Lindell" w:date="2024-08-15T11:24:00Z"/>
                <w:b w:val="0"/>
                <w:lang w:val="en-US" w:eastAsia="ja-JP"/>
              </w:rPr>
            </w:pPr>
            <w:del w:id="130" w:author="Per Lindell" w:date="2024-08-15T11:24:00Z">
              <w:r w:rsidDel="00444AF6">
                <w:rPr>
                  <w:rFonts w:hint="eastAsia"/>
                  <w:b w:val="0"/>
                  <w:lang w:val="en-US" w:eastAsia="ja-JP"/>
                </w:rPr>
                <w:delText>CA_1C</w:delText>
              </w:r>
            </w:del>
          </w:p>
        </w:tc>
        <w:tc>
          <w:tcPr>
            <w:tcW w:w="5883" w:type="dxa"/>
            <w:vAlign w:val="center"/>
          </w:tcPr>
          <w:p w14:paraId="399D6D83" w14:textId="77777777" w:rsidR="00F62E16" w:rsidRPr="007E3289" w:rsidDel="00444AF6" w:rsidRDefault="00F62E16" w:rsidP="003720DC">
            <w:pPr>
              <w:pStyle w:val="TAH"/>
              <w:rPr>
                <w:del w:id="131" w:author="Per Lindell" w:date="2024-08-15T11:24:00Z"/>
                <w:b w:val="0"/>
                <w:lang w:val="en-US" w:eastAsia="ja-JP"/>
              </w:rPr>
            </w:pPr>
            <w:del w:id="132" w:author="Per Lindell" w:date="2024-08-15T11:24:00Z">
              <w:r w:rsidDel="00444AF6">
                <w:rPr>
                  <w:rFonts w:hint="eastAsia"/>
                  <w:b w:val="0"/>
                  <w:lang w:val="en-US" w:eastAsia="ja-JP"/>
                </w:rPr>
                <w:delText>None</w:delText>
              </w:r>
            </w:del>
          </w:p>
        </w:tc>
      </w:tr>
    </w:tbl>
    <w:p w14:paraId="10EC3563" w14:textId="77777777" w:rsidR="00F62E16" w:rsidRPr="002E5CBA" w:rsidDel="00444AF6" w:rsidRDefault="00F62E16" w:rsidP="00F62E16">
      <w:pPr>
        <w:numPr>
          <w:ilvl w:val="0"/>
          <w:numId w:val="8"/>
        </w:numPr>
        <w:spacing w:beforeLines="50" w:before="120"/>
        <w:ind w:left="357" w:hanging="357"/>
        <w:rPr>
          <w:del w:id="133" w:author="Per Lindell" w:date="2024-08-15T11:24:00Z"/>
          <w:rFonts w:eastAsia="Malgun Gothic"/>
          <w:lang w:eastAsia="ko-KR"/>
        </w:rPr>
      </w:pPr>
      <w:del w:id="134" w:author="Per Lindell" w:date="2024-08-15T11:24:00Z">
        <w:r w:rsidDel="00444AF6">
          <w:rPr>
            <w:rFonts w:hint="eastAsia"/>
            <w:lang w:eastAsia="ja-JP"/>
          </w:rPr>
          <w:delText>NR Band 1 requirements shall be completed and specified in advance.</w:delText>
        </w:r>
      </w:del>
    </w:p>
    <w:p w14:paraId="50C8CE69" w14:textId="77777777" w:rsidR="00F62E16" w:rsidRPr="00630341" w:rsidDel="00444AF6" w:rsidRDefault="00F62E16" w:rsidP="00F62E16">
      <w:pPr>
        <w:rPr>
          <w:del w:id="135" w:author="Per Lindell" w:date="2024-08-15T11:24:00Z"/>
          <w:rFonts w:eastAsia="Malgun Gothic"/>
          <w:lang w:eastAsia="ko-KR"/>
        </w:rPr>
      </w:pPr>
      <w:del w:id="136" w:author="Per Lindell" w:date="2024-08-15T11:24:00Z">
        <w:r w:rsidRPr="000E3598" w:rsidDel="00444AF6">
          <w:rPr>
            <w:lang w:eastAsia="ja-JP"/>
          </w:rPr>
          <w:delText>Ex</w:delText>
        </w:r>
        <w:r w:rsidDel="00444AF6">
          <w:rPr>
            <w:rFonts w:hint="eastAsia"/>
            <w:lang w:eastAsia="ja-JP"/>
          </w:rPr>
          <w:delText>ample 2</w:delText>
        </w:r>
        <w:r w:rsidRPr="000E3598" w:rsidDel="00444AF6">
          <w:rPr>
            <w:lang w:eastAsia="ja-JP"/>
          </w:rPr>
          <w:delText xml:space="preserve">: If </w:delText>
        </w:r>
        <w:r w:rsidDel="00444AF6">
          <w:rPr>
            <w:rFonts w:hint="eastAsia"/>
            <w:lang w:eastAsia="ja-JP"/>
          </w:rPr>
          <w:delText xml:space="preserve">the following </w:delText>
        </w:r>
        <w:r w:rsidDel="00444AF6">
          <w:rPr>
            <w:lang w:eastAsia="ja-JP"/>
          </w:rPr>
          <w:delText>configuration</w:delText>
        </w:r>
        <w:r w:rsidDel="00444AF6">
          <w:rPr>
            <w:rFonts w:hint="eastAsia"/>
            <w:lang w:eastAsia="ja-JP"/>
          </w:rPr>
          <w:delText xml:space="preserve"> </w:delText>
        </w:r>
        <w:r w:rsidRPr="000E3598" w:rsidDel="00444AF6">
          <w:rPr>
            <w:lang w:eastAsia="ja-JP"/>
          </w:rPr>
          <w:delText xml:space="preserve">is proposed,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F62E16" w:rsidRPr="007E3289" w:rsidDel="00444AF6" w14:paraId="1E31128E" w14:textId="77777777" w:rsidTr="003720DC">
        <w:trPr>
          <w:trHeight w:val="47"/>
          <w:jc w:val="center"/>
          <w:del w:id="137" w:author="Per Lindell" w:date="2024-08-15T11:24:00Z"/>
        </w:trPr>
        <w:tc>
          <w:tcPr>
            <w:tcW w:w="3118" w:type="dxa"/>
            <w:shd w:val="clear" w:color="auto" w:fill="auto"/>
            <w:vAlign w:val="center"/>
            <w:hideMark/>
          </w:tcPr>
          <w:p w14:paraId="42A37BDE" w14:textId="77777777" w:rsidR="00F62E16" w:rsidRPr="007E3289" w:rsidDel="00444AF6" w:rsidRDefault="00F62E16" w:rsidP="003720DC">
            <w:pPr>
              <w:pStyle w:val="TAH"/>
              <w:rPr>
                <w:del w:id="138" w:author="Per Lindell" w:date="2024-08-15T11:24:00Z"/>
                <w:lang w:val="en-US" w:eastAsia="fi-FI"/>
              </w:rPr>
            </w:pPr>
            <w:del w:id="139" w:author="Per Lindell" w:date="2024-08-15T11:24:00Z">
              <w:r w:rsidRPr="007E3289" w:rsidDel="00444AF6">
                <w:rPr>
                  <w:lang w:val="en-US" w:eastAsia="fi-FI"/>
                </w:rPr>
                <w:delText>EN-DC configuration</w:delText>
              </w:r>
            </w:del>
          </w:p>
        </w:tc>
        <w:tc>
          <w:tcPr>
            <w:tcW w:w="5883" w:type="dxa"/>
            <w:vAlign w:val="center"/>
          </w:tcPr>
          <w:p w14:paraId="14D3D8CE" w14:textId="77777777" w:rsidR="00F62E16" w:rsidRPr="007E3289" w:rsidDel="00444AF6" w:rsidRDefault="00F62E16" w:rsidP="003720DC">
            <w:pPr>
              <w:pStyle w:val="TAH"/>
              <w:rPr>
                <w:del w:id="140" w:author="Per Lindell" w:date="2024-08-15T11:24:00Z"/>
                <w:lang w:eastAsia="fi-FI"/>
              </w:rPr>
            </w:pPr>
            <w:del w:id="141" w:author="Per Lindell" w:date="2024-08-15T11:24:00Z">
              <w:r w:rsidRPr="007E3289" w:rsidDel="00444AF6">
                <w:rPr>
                  <w:lang w:val="en-US" w:eastAsia="fi-FI"/>
                </w:rPr>
                <w:delText>Uplink EN-DC</w:delText>
              </w:r>
              <w:r w:rsidDel="00444AF6">
                <w:rPr>
                  <w:rFonts w:hint="eastAsia"/>
                  <w:lang w:val="en-US" w:eastAsia="ja-JP"/>
                </w:rPr>
                <w:delText xml:space="preserve"> </w:delText>
              </w:r>
              <w:r w:rsidRPr="007E3289" w:rsidDel="00444AF6">
                <w:rPr>
                  <w:lang w:val="en-US" w:eastAsia="fi-FI"/>
                </w:rPr>
                <w:delText>configuration</w:delText>
              </w:r>
            </w:del>
          </w:p>
        </w:tc>
      </w:tr>
      <w:tr w:rsidR="00F62E16" w:rsidRPr="007E3289" w:rsidDel="00444AF6" w14:paraId="67EB6577" w14:textId="77777777" w:rsidTr="003720DC">
        <w:trPr>
          <w:trHeight w:val="283"/>
          <w:jc w:val="center"/>
          <w:del w:id="142" w:author="Per Lindell" w:date="2024-08-15T11:24:00Z"/>
        </w:trPr>
        <w:tc>
          <w:tcPr>
            <w:tcW w:w="3118" w:type="dxa"/>
            <w:shd w:val="clear" w:color="auto" w:fill="auto"/>
            <w:vAlign w:val="center"/>
          </w:tcPr>
          <w:p w14:paraId="5BA1A282" w14:textId="77777777" w:rsidR="00F62E16" w:rsidRPr="007E3289" w:rsidDel="00444AF6" w:rsidRDefault="00F62E16" w:rsidP="003720DC">
            <w:pPr>
              <w:pStyle w:val="TAH"/>
              <w:rPr>
                <w:del w:id="143" w:author="Per Lindell" w:date="2024-08-15T11:24:00Z"/>
                <w:b w:val="0"/>
                <w:lang w:val="en-US" w:eastAsia="ja-JP"/>
              </w:rPr>
            </w:pPr>
            <w:del w:id="144" w:author="Per Lindell" w:date="2024-08-15T11:24:00Z">
              <w:r w:rsidDel="00444AF6">
                <w:rPr>
                  <w:rFonts w:hint="eastAsia"/>
                  <w:b w:val="0"/>
                  <w:lang w:val="en-US" w:eastAsia="ja-JP"/>
                </w:rPr>
                <w:delText>CA_1E</w:delText>
              </w:r>
            </w:del>
          </w:p>
        </w:tc>
        <w:tc>
          <w:tcPr>
            <w:tcW w:w="5883" w:type="dxa"/>
            <w:vAlign w:val="center"/>
          </w:tcPr>
          <w:p w14:paraId="62E435A8" w14:textId="77777777" w:rsidR="00F62E16" w:rsidRPr="007E3289" w:rsidDel="00444AF6" w:rsidRDefault="00F62E16" w:rsidP="003720DC">
            <w:pPr>
              <w:pStyle w:val="TAH"/>
              <w:rPr>
                <w:del w:id="145" w:author="Per Lindell" w:date="2024-08-15T11:24:00Z"/>
                <w:b w:val="0"/>
                <w:lang w:val="en-US" w:eastAsia="ja-JP"/>
              </w:rPr>
            </w:pPr>
            <w:del w:id="146" w:author="Per Lindell" w:date="2024-08-15T11:24:00Z">
              <w:r w:rsidDel="00444AF6">
                <w:rPr>
                  <w:rFonts w:hint="eastAsia"/>
                  <w:b w:val="0"/>
                  <w:lang w:val="en-US" w:eastAsia="ja-JP"/>
                </w:rPr>
                <w:delText>CA_1D</w:delText>
              </w:r>
            </w:del>
          </w:p>
        </w:tc>
      </w:tr>
    </w:tbl>
    <w:p w14:paraId="4CA07499" w14:textId="77777777" w:rsidR="00F62E16" w:rsidRPr="000E3598" w:rsidDel="00444AF6" w:rsidRDefault="00F62E16" w:rsidP="00F62E16">
      <w:pPr>
        <w:numPr>
          <w:ilvl w:val="0"/>
          <w:numId w:val="8"/>
        </w:numPr>
        <w:spacing w:beforeLines="50" w:before="120"/>
        <w:ind w:left="357" w:hanging="357"/>
        <w:rPr>
          <w:del w:id="147" w:author="Per Lindell" w:date="2024-08-15T11:24:00Z"/>
          <w:lang w:eastAsia="ja-JP"/>
        </w:rPr>
      </w:pPr>
      <w:del w:id="148" w:author="Per Lindell" w:date="2024-08-15T11:24:00Z">
        <w:r w:rsidDel="00444AF6">
          <w:rPr>
            <w:rFonts w:hint="eastAsia"/>
            <w:lang w:eastAsia="ja-JP"/>
          </w:rPr>
          <w:delText>NR CA of DL_CA_1E_UL_1C shall be completed and specified in advance.</w:delText>
        </w:r>
      </w:del>
    </w:p>
    <w:p w14:paraId="42A600C7" w14:textId="77777777" w:rsidR="00C25BEA" w:rsidRPr="00357981" w:rsidRDefault="00C25BEA" w:rsidP="00C25BEA">
      <w:pPr>
        <w:rPr>
          <w:lang w:eastAsia="ja-JP"/>
        </w:rPr>
      </w:pPr>
      <w:del w:id="149" w:author="JK" w:date="2024-08-19T13:36:00Z">
        <w:r w:rsidRPr="00357981" w:rsidDel="008D3C65">
          <w:rPr>
            <w:lang w:eastAsia="ja-JP"/>
          </w:rPr>
          <w:delText>And t</w:delText>
        </w:r>
      </w:del>
      <w:ins w:id="150" w:author="JK" w:date="2024-08-19T13:36:00Z">
        <w:r w:rsidR="008D3C65">
          <w:rPr>
            <w:lang w:eastAsia="ja-JP"/>
          </w:rPr>
          <w:t>T</w:t>
        </w:r>
      </w:ins>
      <w:r w:rsidR="005B0763" w:rsidRPr="00357981">
        <w:rPr>
          <w:lang w:eastAsia="ja-JP"/>
        </w:rPr>
        <w:t xml:space="preserve">here are a lot of </w:t>
      </w:r>
      <w:proofErr w:type="gramStart"/>
      <w:r w:rsidR="005B0763" w:rsidRPr="00357981">
        <w:rPr>
          <w:lang w:eastAsia="ja-JP"/>
        </w:rPr>
        <w:t>NR</w:t>
      </w:r>
      <w:proofErr w:type="gramEnd"/>
      <w:r w:rsidR="005B0763" w:rsidRPr="00357981">
        <w:rPr>
          <w:lang w:eastAsia="ja-JP"/>
        </w:rPr>
        <w:t xml:space="preserve">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77777777" w:rsidR="005B0763" w:rsidRPr="00357981" w:rsidRDefault="005B0763" w:rsidP="00C25BEA">
      <w:pPr>
        <w:rPr>
          <w:lang w:eastAsia="ja-JP"/>
        </w:rPr>
      </w:pPr>
      <w:r w:rsidRPr="00357981">
        <w:rPr>
          <w:lang w:eastAsia="ja-JP"/>
        </w:rPr>
        <w:t>In current TS38.101</w:t>
      </w:r>
      <w:ins w:id="151" w:author="JK" w:date="2024-08-19T14:25:00Z">
        <w:r w:rsidR="00B0759A">
          <w:rPr>
            <w:lang w:eastAsia="ja-JP"/>
          </w:rPr>
          <w:t>-1 Rel-18</w:t>
        </w:r>
      </w:ins>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w:t>
      </w:r>
      <w:del w:id="152" w:author="JK" w:date="2024-08-19T14:26:00Z">
        <w:r w:rsidRPr="00357981" w:rsidDel="00B0759A">
          <w:rPr>
            <w:lang w:eastAsia="ja-JP"/>
          </w:rPr>
          <w:delText xml:space="preserve"> defined</w:delText>
        </w:r>
      </w:del>
      <w:r w:rsidRPr="00357981">
        <w:rPr>
          <w:lang w:eastAsia="ja-JP"/>
        </w:rPr>
        <w:t>,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153" w:name="_Hlk174258286"/>
      <w:ins w:id="154" w:author="JK" w:date="2024-08-19T14:27:00Z">
        <w:r w:rsidR="00B0759A">
          <w:rPr>
            <w:lang w:eastAsia="ja-JP"/>
          </w:rPr>
          <w:t xml:space="preserve"> to add PC3 intra-band MIMO</w:t>
        </w:r>
      </w:ins>
      <w:bookmarkEnd w:id="153"/>
      <w:r w:rsidRPr="00357981">
        <w:rPr>
          <w:lang w:eastAsia="ja-JP"/>
        </w:rPr>
        <w:t>.</w:t>
      </w:r>
    </w:p>
    <w:p w14:paraId="2EE10383" w14:textId="77777777" w:rsidR="005B0763" w:rsidRPr="00357981" w:rsidDel="00444AF6" w:rsidRDefault="00C25BEA" w:rsidP="00C10C84">
      <w:pPr>
        <w:rPr>
          <w:del w:id="155" w:author="Per Lindell" w:date="2024-08-15T11:24:00Z"/>
          <w:lang w:eastAsia="ja-JP"/>
        </w:rPr>
      </w:pPr>
      <w:bookmarkStart w:id="156" w:name="_Hlk174967138"/>
      <w:del w:id="157" w:author="Per Lindell" w:date="2024-08-07T11:05:00Z">
        <w:r w:rsidRPr="00357981" w:rsidDel="00C10C84">
          <w:rPr>
            <w:lang w:eastAsia="ja-JP"/>
          </w:rPr>
          <w:delText>So a sub-objective in this</w:delText>
        </w:r>
        <w:r w:rsidR="005B0763" w:rsidRPr="00357981" w:rsidDel="00C10C84">
          <w:rPr>
            <w:lang w:eastAsia="ja-JP"/>
          </w:rPr>
          <w:delText xml:space="preserve"> basket WI should be created to include the corresponding </w:delText>
        </w:r>
        <w:r w:rsidRPr="00357981" w:rsidDel="00C10C84">
          <w:rPr>
            <w:lang w:eastAsia="ja-JP"/>
          </w:rPr>
          <w:delText>power</w:delText>
        </w:r>
        <w:r w:rsidR="005B0763" w:rsidRPr="00357981" w:rsidDel="00C10C84">
          <w:rPr>
            <w:lang w:eastAsia="ja-JP"/>
          </w:rPr>
          <w:delText xml:space="preserve"> class</w:delText>
        </w:r>
        <w:r w:rsidRPr="00357981" w:rsidDel="00C10C84">
          <w:rPr>
            <w:lang w:eastAsia="ja-JP"/>
          </w:rPr>
          <w:delText xml:space="preserve"> 3 (PC3) </w:delText>
        </w:r>
        <w:r w:rsidR="005B0763" w:rsidRPr="00357981" w:rsidDel="00C10C84">
          <w:rPr>
            <w:lang w:eastAsia="ja-JP"/>
          </w:rPr>
          <w:delText>for</w:delText>
        </w:r>
        <w:r w:rsidR="005B0763" w:rsidRPr="00357981" w:rsidDel="00C10C84">
          <w:rPr>
            <w:rFonts w:hint="eastAsia"/>
            <w:lang w:eastAsia="ja-JP"/>
          </w:rPr>
          <w:delText xml:space="preserve"> </w:delText>
        </w:r>
        <w:bookmarkStart w:id="158" w:name="OLE_LINK4"/>
        <w:r w:rsidR="005B0763" w:rsidRPr="00357981" w:rsidDel="00C10C84">
          <w:rPr>
            <w:lang w:eastAsia="ja-JP"/>
          </w:rPr>
          <w:delText>NR intra-band contiguous CA with UL MIMO</w:delText>
        </w:r>
        <w:bookmarkEnd w:id="158"/>
        <w:r w:rsidR="005B0763" w:rsidRPr="00357981" w:rsidDel="00C10C84">
          <w:rPr>
            <w:rFonts w:hint="eastAsia"/>
            <w:lang w:eastAsia="ja-JP"/>
          </w:rPr>
          <w:delText xml:space="preserve"> </w:delText>
        </w:r>
        <w:r w:rsidR="00CE1B4D" w:rsidRPr="00357981" w:rsidDel="00C10C84">
          <w:rPr>
            <w:lang w:eastAsia="ja-JP"/>
          </w:rPr>
          <w:delText>in Rel-19</w:delText>
        </w:r>
      </w:del>
      <w:del w:id="159" w:author="Per Lindell" w:date="2024-08-15T11:24:00Z">
        <w:r w:rsidR="005B0763" w:rsidRPr="00357981" w:rsidDel="00444AF6">
          <w:rPr>
            <w:lang w:eastAsia="ja-JP"/>
          </w:rPr>
          <w:delText xml:space="preserve">. </w:delText>
        </w:r>
      </w:del>
    </w:p>
    <w:bookmarkEnd w:id="156"/>
    <w:p w14:paraId="09507EA7" w14:textId="77777777" w:rsidR="005B0763" w:rsidRPr="00357981" w:rsidDel="00444AF6" w:rsidRDefault="005B0763" w:rsidP="005B0763">
      <w:pPr>
        <w:rPr>
          <w:del w:id="160" w:author="Per Lindell" w:date="2024-08-15T11:24:00Z"/>
          <w:lang w:eastAsia="ja-JP"/>
        </w:rPr>
      </w:pPr>
      <w:del w:id="161" w:author="Per Lindell" w:date="2024-08-15T11:24:00Z">
        <w:r w:rsidRPr="00357981" w:rsidDel="00444AF6">
          <w:rPr>
            <w:lang w:eastAsia="ja-JP"/>
          </w:rPr>
          <w:delText xml:space="preserve">The preconditions to propose </w:delText>
        </w:r>
        <w:bookmarkStart w:id="162" w:name="OLE_LINK19"/>
        <w:r w:rsidRPr="00357981" w:rsidDel="00444AF6">
          <w:rPr>
            <w:lang w:eastAsia="ja-JP"/>
          </w:rPr>
          <w:delText>NR intra-band contiguous CA with UL MIMO</w:delText>
        </w:r>
        <w:bookmarkEnd w:id="162"/>
        <w:r w:rsidRPr="00357981" w:rsidDel="00444AF6">
          <w:rPr>
            <w:lang w:eastAsia="ja-JP"/>
          </w:rPr>
          <w:delText xml:space="preserve"> in </w:delText>
        </w:r>
        <w:r w:rsidRPr="00357981" w:rsidDel="00444AF6">
          <w:rPr>
            <w:rFonts w:hint="eastAsia"/>
            <w:lang w:eastAsia="ja-JP"/>
          </w:rPr>
          <w:delText>Rel-19</w:delText>
        </w:r>
        <w:r w:rsidRPr="00357981" w:rsidDel="00444AF6">
          <w:rPr>
            <w:lang w:eastAsia="ja-JP"/>
          </w:rPr>
          <w:delText xml:space="preserve"> are as follows.</w:delText>
        </w:r>
      </w:del>
    </w:p>
    <w:p w14:paraId="701779C6" w14:textId="77777777" w:rsidR="005B0763" w:rsidRPr="00357981" w:rsidDel="00444AF6" w:rsidRDefault="005B0763" w:rsidP="001D2E68">
      <w:pPr>
        <w:numPr>
          <w:ilvl w:val="0"/>
          <w:numId w:val="19"/>
        </w:numPr>
        <w:spacing w:beforeLines="50" w:before="120"/>
        <w:textAlignment w:val="auto"/>
        <w:rPr>
          <w:del w:id="163" w:author="Per Lindell" w:date="2024-08-15T11:24:00Z"/>
          <w:lang w:eastAsia="ja-JP"/>
        </w:rPr>
      </w:pPr>
      <w:del w:id="164" w:author="Per Lindell" w:date="2024-08-15T11:24:00Z">
        <w:r w:rsidRPr="00357981" w:rsidDel="00444AF6">
          <w:rPr>
            <w:lang w:eastAsia="ja-JP"/>
          </w:rPr>
          <w:delText xml:space="preserve">NR Intra band CA </w:delText>
        </w:r>
        <w:bookmarkStart w:id="165" w:name="OLE_LINK15"/>
        <w:r w:rsidRPr="00357981" w:rsidDel="00444AF6">
          <w:rPr>
            <w:lang w:eastAsia="ja-JP"/>
          </w:rPr>
          <w:delText>shall be completed and specified</w:delText>
        </w:r>
        <w:bookmarkEnd w:id="165"/>
        <w:r w:rsidRPr="00357981" w:rsidDel="00444AF6">
          <w:rPr>
            <w:lang w:eastAsia="ja-JP"/>
          </w:rPr>
          <w:delText xml:space="preserve"> </w:delText>
        </w:r>
        <w:bookmarkStart w:id="166" w:name="OLE_LINK16"/>
        <w:r w:rsidRPr="00357981" w:rsidDel="00444AF6">
          <w:rPr>
            <w:lang w:eastAsia="ja-JP"/>
          </w:rPr>
          <w:delText>in advance</w:delText>
        </w:r>
        <w:bookmarkEnd w:id="166"/>
        <w:r w:rsidRPr="00357981" w:rsidDel="00444AF6">
          <w:rPr>
            <w:lang w:eastAsia="ja-JP"/>
          </w:rPr>
          <w:delText>.</w:delText>
        </w:r>
      </w:del>
    </w:p>
    <w:p w14:paraId="4FA7881B" w14:textId="77777777" w:rsidR="005B0763" w:rsidRPr="00357981" w:rsidDel="00444AF6" w:rsidRDefault="005B0763" w:rsidP="001D2E68">
      <w:pPr>
        <w:numPr>
          <w:ilvl w:val="0"/>
          <w:numId w:val="19"/>
        </w:numPr>
        <w:spacing w:beforeLines="50" w:before="120"/>
        <w:textAlignment w:val="auto"/>
        <w:rPr>
          <w:del w:id="167" w:author="Per Lindell" w:date="2024-08-15T11:24:00Z"/>
          <w:lang w:eastAsia="ja-JP"/>
        </w:rPr>
      </w:pPr>
      <w:del w:id="168" w:author="Per Lindell" w:date="2024-08-15T11:24:00Z">
        <w:r w:rsidRPr="00357981" w:rsidDel="00444AF6">
          <w:rPr>
            <w:lang w:eastAsia="ja-JP"/>
          </w:rPr>
          <w:delText>NR band</w:delText>
        </w:r>
        <w:r w:rsidRPr="00357981" w:rsidDel="00444AF6">
          <w:rPr>
            <w:rFonts w:hint="eastAsia"/>
            <w:lang w:eastAsia="ja-JP"/>
          </w:rPr>
          <w:delText xml:space="preserve"> supporting UL MIMO </w:delText>
        </w:r>
        <w:r w:rsidRPr="00357981" w:rsidDel="00444AF6">
          <w:rPr>
            <w:lang w:eastAsia="ja-JP"/>
          </w:rPr>
          <w:delText>shall be completed and specified</w:delText>
        </w:r>
        <w:r w:rsidRPr="00357981" w:rsidDel="00444AF6">
          <w:rPr>
            <w:rFonts w:hint="eastAsia"/>
            <w:lang w:eastAsia="ja-JP"/>
          </w:rPr>
          <w:delText xml:space="preserve"> </w:delText>
        </w:r>
        <w:r w:rsidRPr="00357981" w:rsidDel="00444AF6">
          <w:rPr>
            <w:lang w:eastAsia="ja-JP"/>
          </w:rPr>
          <w:delText>in advance</w:delText>
        </w:r>
        <w:r w:rsidRPr="00357981" w:rsidDel="00444AF6">
          <w:rPr>
            <w:rFonts w:hint="eastAsia"/>
            <w:lang w:eastAsia="ja-JP"/>
          </w:rPr>
          <w:delText>.</w:delText>
        </w:r>
      </w:del>
    </w:p>
    <w:p w14:paraId="691D524A" w14:textId="77777777" w:rsidR="00AC2AB8" w:rsidDel="007B626C" w:rsidRDefault="002D6DDC" w:rsidP="001D2E68">
      <w:pPr>
        <w:spacing w:before="360"/>
        <w:rPr>
          <w:del w:id="169" w:author="Per Lindell" w:date="2024-08-11T08:37:00Z"/>
          <w:b/>
          <w:lang w:eastAsia="zh-CN"/>
        </w:rPr>
      </w:pPr>
      <w:del w:id="170" w:author="Per Lindell" w:date="2024-08-11T08:37:00Z">
        <w:r w:rsidRPr="00D86EE3" w:rsidDel="00357981">
          <w:rPr>
            <w:rFonts w:hint="eastAsia"/>
            <w:b/>
            <w:lang w:eastAsia="zh-CN"/>
          </w:rPr>
          <w:delText>Objective #2</w:delText>
        </w:r>
        <w:r w:rsidR="00AC2AB8" w:rsidDel="00357981">
          <w:rPr>
            <w:b/>
            <w:lang w:eastAsia="zh-CN"/>
          </w:rPr>
          <w:delText xml:space="preserve"> ~ Objective #4</w:delText>
        </w:r>
        <w:r w:rsidR="00AC2AB8" w:rsidDel="00357981">
          <w:rPr>
            <w:rFonts w:hint="eastAsia"/>
            <w:b/>
            <w:lang w:eastAsia="zh-CN"/>
          </w:rPr>
          <w:delText xml:space="preserve">: </w:delText>
        </w:r>
      </w:del>
      <w:bookmarkStart w:id="171" w:name="_Hlk174971079"/>
      <w:r w:rsidR="00AC2AB8" w:rsidRPr="001D2E68">
        <w:rPr>
          <w:b/>
          <w:lang w:eastAsia="zh-CN"/>
        </w:rPr>
        <w:t>NR_CADC_R19_2BDL_</w:t>
      </w:r>
      <w:ins w:id="172" w:author="JK" w:date="2024-08-19T13:07:00Z">
        <w:r w:rsidR="0035067A">
          <w:rPr>
            <w:b/>
            <w:lang w:eastAsia="zh-CN"/>
          </w:rPr>
          <w:t>y</w:t>
        </w:r>
      </w:ins>
      <w:del w:id="173" w:author="JK" w:date="2024-08-19T13:07:00Z">
        <w:r w:rsidR="00AC2AB8" w:rsidRPr="001D2E68" w:rsidDel="0035067A">
          <w:rPr>
            <w:b/>
            <w:lang w:eastAsia="zh-CN"/>
          </w:rPr>
          <w:delText>x</w:delText>
        </w:r>
      </w:del>
      <w:r w:rsidR="00AC2AB8" w:rsidRPr="001D2E68">
        <w:rPr>
          <w:b/>
          <w:lang w:eastAsia="zh-CN"/>
        </w:rPr>
        <w:t>BUL (</w:t>
      </w:r>
      <w:ins w:id="174" w:author="JK" w:date="2024-08-19T13:07:00Z">
        <w:r w:rsidR="0035067A">
          <w:rPr>
            <w:b/>
            <w:lang w:eastAsia="zh-CN"/>
          </w:rPr>
          <w:t>y</w:t>
        </w:r>
      </w:ins>
      <w:del w:id="175" w:author="JK" w:date="2024-08-19T13:07:00Z">
        <w:r w:rsidR="00AC2AB8" w:rsidRPr="001D2E68" w:rsidDel="0035067A">
          <w:rPr>
            <w:b/>
            <w:lang w:eastAsia="zh-CN"/>
          </w:rPr>
          <w:delText>x</w:delText>
        </w:r>
      </w:del>
      <w:r w:rsidR="00AC2AB8" w:rsidRPr="001D2E68">
        <w:rPr>
          <w:b/>
          <w:lang w:eastAsia="zh-CN"/>
        </w:rPr>
        <w:t>=1,2)</w:t>
      </w:r>
      <w:r w:rsidR="00AC2AB8">
        <w:rPr>
          <w:rFonts w:hint="eastAsia"/>
          <w:b/>
          <w:lang w:eastAsia="zh-CN"/>
        </w:rPr>
        <w:t xml:space="preserve">, </w:t>
      </w:r>
      <w:r w:rsidR="00AC2AB8" w:rsidRPr="001D2E68">
        <w:rPr>
          <w:b/>
          <w:lang w:eastAsia="zh-CN"/>
        </w:rPr>
        <w:t>NR_CADC_R19_3BDL_</w:t>
      </w:r>
      <w:ins w:id="176" w:author="JK" w:date="2024-08-19T13:08:00Z">
        <w:r w:rsidR="0035067A">
          <w:rPr>
            <w:b/>
            <w:lang w:eastAsia="zh-CN"/>
          </w:rPr>
          <w:t>y</w:t>
        </w:r>
      </w:ins>
      <w:del w:id="177" w:author="JK" w:date="2024-08-19T13:08:00Z">
        <w:r w:rsidR="00AC2AB8" w:rsidRPr="001D2E68" w:rsidDel="0035067A">
          <w:rPr>
            <w:b/>
            <w:lang w:eastAsia="zh-CN"/>
          </w:rPr>
          <w:delText>x</w:delText>
        </w:r>
      </w:del>
      <w:r w:rsidR="00AC2AB8" w:rsidRPr="001D2E68">
        <w:rPr>
          <w:b/>
          <w:lang w:eastAsia="zh-CN"/>
        </w:rPr>
        <w:t>BUL (</w:t>
      </w:r>
      <w:ins w:id="178" w:author="JK" w:date="2024-08-19T13:08:00Z">
        <w:r w:rsidR="0035067A">
          <w:rPr>
            <w:b/>
            <w:lang w:eastAsia="zh-CN"/>
          </w:rPr>
          <w:t>y</w:t>
        </w:r>
      </w:ins>
      <w:del w:id="179" w:author="JK" w:date="2024-08-19T13:08:00Z">
        <w:r w:rsidR="00AC2AB8" w:rsidRPr="001D2E68" w:rsidDel="0035067A">
          <w:rPr>
            <w:b/>
            <w:lang w:eastAsia="zh-CN"/>
          </w:rPr>
          <w:delText>x</w:delText>
        </w:r>
      </w:del>
      <w:r w:rsidR="00AC2AB8" w:rsidRPr="001D2E68">
        <w:rPr>
          <w:b/>
          <w:lang w:eastAsia="zh-CN"/>
        </w:rPr>
        <w:t>=1,2)</w:t>
      </w:r>
      <w:r w:rsidR="00F001AF">
        <w:rPr>
          <w:rFonts w:hint="eastAsia"/>
          <w:b/>
          <w:lang w:eastAsia="zh-CN"/>
        </w:rPr>
        <w:t>,</w:t>
      </w:r>
      <w:r w:rsidR="00F001AF">
        <w:rPr>
          <w:b/>
          <w:lang w:eastAsia="zh-CN"/>
        </w:rPr>
        <w:t xml:space="preserve"> and </w:t>
      </w:r>
      <w:ins w:id="180" w:author="Per Lindell" w:date="2024-08-27T16:08:00Z">
        <w:r w:rsidR="00F276AF">
          <w:rPr>
            <w:b/>
            <w:lang w:eastAsia="zh-CN"/>
          </w:rPr>
          <w:t>NR_CADC_R19_xBDL_yBUL (3&lt;x&lt;7, y=1,2)</w:t>
        </w:r>
      </w:ins>
      <w:del w:id="181" w:author="Per Lindell" w:date="2024-08-27T16:08:00Z">
        <w:r w:rsidR="00AC2AB8" w:rsidRPr="001D2E68" w:rsidDel="00F276AF">
          <w:rPr>
            <w:b/>
            <w:lang w:eastAsia="zh-CN"/>
          </w:rPr>
          <w:delText>NR_CADC_R19_</w:delText>
        </w:r>
      </w:del>
      <w:ins w:id="182" w:author="JK" w:date="2024-08-19T13:08:00Z">
        <w:del w:id="183" w:author="Per Lindell" w:date="2024-08-27T16:08:00Z">
          <w:r w:rsidR="0035067A" w:rsidDel="00F276AF">
            <w:rPr>
              <w:b/>
              <w:lang w:eastAsia="zh-CN"/>
            </w:rPr>
            <w:delText>x</w:delText>
          </w:r>
        </w:del>
      </w:ins>
      <w:del w:id="184" w:author="Per Lindell" w:date="2024-08-27T16:08:00Z">
        <w:r w:rsidR="00AC2AB8" w:rsidRPr="001D2E68" w:rsidDel="00F276AF">
          <w:rPr>
            <w:b/>
            <w:lang w:eastAsia="zh-CN"/>
          </w:rPr>
          <w:delText>yBDL_</w:delText>
        </w:r>
      </w:del>
      <w:ins w:id="185" w:author="JK" w:date="2024-08-19T13:08:00Z">
        <w:del w:id="186" w:author="Per Lindell" w:date="2024-08-27T16:08:00Z">
          <w:r w:rsidR="0035067A" w:rsidDel="00F276AF">
            <w:rPr>
              <w:b/>
              <w:lang w:eastAsia="zh-CN"/>
            </w:rPr>
            <w:delText>y</w:delText>
          </w:r>
        </w:del>
      </w:ins>
      <w:del w:id="187" w:author="Per Lindell" w:date="2024-08-27T16:08:00Z">
        <w:r w:rsidR="00AC2AB8" w:rsidRPr="001D2E68" w:rsidDel="00F276AF">
          <w:rPr>
            <w:b/>
            <w:lang w:eastAsia="zh-CN"/>
          </w:rPr>
          <w:delText>xBUL (</w:delText>
        </w:r>
      </w:del>
      <w:ins w:id="188" w:author="JK" w:date="2024-08-19T13:08:00Z">
        <w:del w:id="189" w:author="Per Lindell" w:date="2024-08-27T16:08:00Z">
          <w:r w:rsidR="0035067A" w:rsidDel="00F276AF">
            <w:rPr>
              <w:b/>
              <w:lang w:eastAsia="zh-CN"/>
            </w:rPr>
            <w:delText>2&lt;=x&lt;=6</w:delText>
          </w:r>
        </w:del>
      </w:ins>
      <w:del w:id="190" w:author="Per Lindell" w:date="2024-08-27T16:08:00Z">
        <w:r w:rsidR="00AC2AB8" w:rsidRPr="001D2E68" w:rsidDel="00F276AF">
          <w:rPr>
            <w:b/>
            <w:lang w:eastAsia="zh-CN"/>
          </w:rPr>
          <w:delText xml:space="preserve">y&gt;3, </w:delText>
        </w:r>
      </w:del>
      <w:ins w:id="191" w:author="JK" w:date="2024-08-19T13:08:00Z">
        <w:del w:id="192" w:author="Per Lindell" w:date="2024-08-27T16:08:00Z">
          <w:r w:rsidR="0035067A" w:rsidDel="00F276AF">
            <w:rPr>
              <w:b/>
              <w:lang w:eastAsia="zh-CN"/>
            </w:rPr>
            <w:delText>y</w:delText>
          </w:r>
        </w:del>
      </w:ins>
      <w:del w:id="193" w:author="Per Lindell" w:date="2024-08-27T16:08:00Z">
        <w:r w:rsidR="00AC2AB8" w:rsidRPr="001D2E68" w:rsidDel="00F276AF">
          <w:rPr>
            <w:b/>
            <w:lang w:eastAsia="zh-CN"/>
          </w:rPr>
          <w:delText>x=1,2</w:delText>
        </w:r>
        <w:r w:rsidR="00AC2AB8" w:rsidRPr="00D86EE3" w:rsidDel="00F276AF">
          <w:rPr>
            <w:b/>
            <w:lang w:eastAsia="zh-CN"/>
          </w:rPr>
          <w:delText>)</w:delText>
        </w:r>
        <w:r w:rsidR="00AC2AB8" w:rsidDel="00F276AF">
          <w:rPr>
            <w:b/>
            <w:lang w:eastAsia="zh-CN"/>
          </w:rPr>
          <w:delText>)</w:delText>
        </w:r>
      </w:del>
      <w:bookmarkEnd w:id="171"/>
    </w:p>
    <w:p w14:paraId="24EAE2F6" w14:textId="77777777" w:rsidR="007B626C" w:rsidRPr="00AC2AB8" w:rsidRDefault="007B626C" w:rsidP="001D2E68">
      <w:pPr>
        <w:spacing w:before="360"/>
        <w:rPr>
          <w:ins w:id="194" w:author="Per Lindell" w:date="2024-08-27T10:04:00Z"/>
          <w:rFonts w:hint="eastAsia"/>
          <w:b/>
          <w:lang w:eastAsia="zh-CN"/>
        </w:rPr>
      </w:pPr>
    </w:p>
    <w:p w14:paraId="6211B76E" w14:textId="77777777" w:rsidR="005C6A7C" w:rsidRPr="00C31A95" w:rsidDel="00D961F4" w:rsidRDefault="00D961F4" w:rsidP="00D961F4">
      <w:pPr>
        <w:rPr>
          <w:del w:id="195" w:author="JK" w:date="2024-08-19T14:43:00Z"/>
          <w:lang w:eastAsia="ja-JP"/>
        </w:rPr>
      </w:pPr>
      <w:ins w:id="196" w:author="JK" w:date="2024-08-19T14:46:00Z">
        <w:r w:rsidRPr="00D961F4">
          <w:rPr>
            <w:lang w:eastAsia="ja-JP"/>
          </w:rPr>
          <w:t>While in REL-18 these combinations were handled in multiple basket WIs</w:t>
        </w:r>
      </w:ins>
      <w:ins w:id="197" w:author="JK" w:date="2024-08-19T14:48:00Z">
        <w:r w:rsidRPr="00D961F4">
          <w:rPr>
            <w:lang w:eastAsia="ja-JP"/>
          </w:rPr>
          <w:t xml:space="preserve"> (see 2.3)</w:t>
        </w:r>
      </w:ins>
      <w:ins w:id="198" w:author="JK" w:date="2024-08-19T14:46:00Z">
        <w:r w:rsidRPr="00D961F4">
          <w:rPr>
            <w:lang w:eastAsia="ja-JP"/>
          </w:rPr>
          <w:t xml:space="preserve">, it was decided for REL-19 to merge the handling of these combinations in one </w:t>
        </w:r>
      </w:ins>
      <w:ins w:id="199" w:author="JK" w:date="2024-08-19T14:47:00Z">
        <w:r>
          <w:rPr>
            <w:lang w:eastAsia="ja-JP"/>
          </w:rPr>
          <w:t xml:space="preserve">basket </w:t>
        </w:r>
      </w:ins>
      <w:ins w:id="200" w:author="JK" w:date="2024-08-19T14:46:00Z">
        <w:r w:rsidRPr="00D961F4">
          <w:rPr>
            <w:lang w:eastAsia="ja-JP"/>
          </w:rPr>
          <w:t>WI under different objectives with different TRs.</w:t>
        </w:r>
      </w:ins>
      <w:del w:id="201" w:author="JK" w:date="2024-08-19T14:43:00Z">
        <w:r w:rsidR="005C6A7C" w:rsidRPr="00C31A95" w:rsidDel="00D961F4">
          <w:rPr>
            <w:lang w:eastAsia="ja-JP"/>
          </w:rPr>
          <w:delText xml:space="preserve">The preconditions to propose NR </w:delText>
        </w:r>
        <w:r w:rsidR="00C31A95" w:rsidDel="00D961F4">
          <w:rPr>
            <w:lang w:eastAsia="ja-JP"/>
          </w:rPr>
          <w:delText xml:space="preserve">inter-band </w:delText>
        </w:r>
        <w:r w:rsidR="005C6A7C" w:rsidRPr="00C31A95" w:rsidDel="00D961F4">
          <w:rPr>
            <w:lang w:eastAsia="ja-JP"/>
          </w:rPr>
          <w:delText>CA</w:delText>
        </w:r>
        <w:r w:rsidR="00B07F75" w:rsidDel="00D961F4">
          <w:rPr>
            <w:lang w:eastAsia="ja-JP"/>
          </w:rPr>
          <w:delText>/DC</w:delText>
        </w:r>
        <w:r w:rsidR="005C6A7C" w:rsidRPr="00C31A95" w:rsidDel="00D961F4">
          <w:rPr>
            <w:lang w:eastAsia="ja-JP"/>
          </w:rPr>
          <w:delText xml:space="preserve"> configurations </w:delText>
        </w:r>
        <w:r w:rsidR="00C31A95" w:rsidDel="00D961F4">
          <w:rPr>
            <w:lang w:eastAsia="ja-JP"/>
          </w:rPr>
          <w:delText>with</w:delText>
        </w:r>
        <w:r w:rsidR="00AC2AB8" w:rsidRPr="00C31A95" w:rsidDel="00D961F4">
          <w:rPr>
            <w:lang w:eastAsia="ja-JP"/>
          </w:rPr>
          <w:delText xml:space="preserve"> y </w:delText>
        </w:r>
      </w:del>
      <w:ins w:id="202" w:author="Per Lindell" w:date="2024-08-15T11:17:00Z">
        <w:del w:id="203" w:author="JK" w:date="2024-08-19T14:43:00Z">
          <w:r w:rsidR="00444AF6" w:rsidDel="00D961F4">
            <w:rPr>
              <w:lang w:eastAsia="ja-JP"/>
            </w:rPr>
            <w:delText>x</w:delText>
          </w:r>
          <w:r w:rsidR="00444AF6" w:rsidRPr="00C31A95" w:rsidDel="00D961F4">
            <w:rPr>
              <w:lang w:eastAsia="ja-JP"/>
            </w:rPr>
            <w:delText xml:space="preserve"> </w:delText>
          </w:r>
        </w:del>
      </w:ins>
      <w:del w:id="204" w:author="JK" w:date="2024-08-19T14:43:00Z">
        <w:r w:rsidR="00AC2AB8" w:rsidRPr="00C31A95" w:rsidDel="00D961F4">
          <w:rPr>
            <w:lang w:eastAsia="ja-JP"/>
          </w:rPr>
          <w:delText>different bands DL with up to x</w:delText>
        </w:r>
        <w:r w:rsidR="005C6A7C" w:rsidRPr="00C31A95" w:rsidDel="00D961F4">
          <w:rPr>
            <w:lang w:eastAsia="ja-JP"/>
          </w:rPr>
          <w:delText xml:space="preserve"> </w:delText>
        </w:r>
      </w:del>
      <w:ins w:id="205" w:author="Per Lindell" w:date="2024-08-15T11:17:00Z">
        <w:del w:id="206" w:author="JK" w:date="2024-08-19T14:43:00Z">
          <w:r w:rsidR="00444AF6" w:rsidDel="00D961F4">
            <w:rPr>
              <w:lang w:eastAsia="ja-JP"/>
            </w:rPr>
            <w:delText>y</w:delText>
          </w:r>
          <w:r w:rsidR="00444AF6" w:rsidRPr="00C31A95" w:rsidDel="00D961F4">
            <w:rPr>
              <w:lang w:eastAsia="ja-JP"/>
            </w:rPr>
            <w:delText xml:space="preserve"> </w:delText>
          </w:r>
        </w:del>
      </w:ins>
      <w:del w:id="207" w:author="JK" w:date="2024-08-19T14:43:00Z">
        <w:r w:rsidR="005C6A7C" w:rsidRPr="00C31A95" w:rsidDel="00D961F4">
          <w:rPr>
            <w:lang w:eastAsia="ja-JP"/>
          </w:rPr>
          <w:delText xml:space="preserve">different bands UL in </w:delText>
        </w:r>
        <w:r w:rsidR="005C6A7C" w:rsidRPr="00C31A95" w:rsidDel="00D961F4">
          <w:rPr>
            <w:rFonts w:hint="eastAsia"/>
            <w:lang w:eastAsia="ja-JP"/>
          </w:rPr>
          <w:delText>Rel-19</w:delText>
        </w:r>
        <w:r w:rsidR="00AC2AB8" w:rsidRPr="00C31A95" w:rsidDel="00D961F4">
          <w:rPr>
            <w:lang w:eastAsia="ja-JP"/>
          </w:rPr>
          <w:delText xml:space="preserve"> (</w:delText>
        </w:r>
      </w:del>
      <w:ins w:id="208" w:author="Per Lindell" w:date="2024-08-15T11:57:00Z">
        <w:del w:id="209" w:author="JK" w:date="2024-08-19T14:43:00Z">
          <w:r w:rsidR="009F7582" w:rsidDel="00D961F4">
            <w:rPr>
              <w:lang w:eastAsia="ja-JP"/>
            </w:rPr>
            <w:delText>3&lt;x&lt;7</w:delText>
          </w:r>
        </w:del>
      </w:ins>
      <w:del w:id="210" w:author="JK" w:date="2024-08-19T14:43:00Z">
        <w:r w:rsidR="00167910" w:rsidRPr="00C31A95" w:rsidDel="00D961F4">
          <w:rPr>
            <w:lang w:eastAsia="ja-JP"/>
          </w:rPr>
          <w:delText>y&lt;7, x</w:delText>
        </w:r>
      </w:del>
      <w:ins w:id="211" w:author="Per Lindell" w:date="2024-08-15T11:17:00Z">
        <w:del w:id="212" w:author="JK" w:date="2024-08-19T14:43:00Z">
          <w:r w:rsidR="00444AF6" w:rsidDel="00D961F4">
            <w:rPr>
              <w:lang w:eastAsia="ja-JP"/>
            </w:rPr>
            <w:delText>y</w:delText>
          </w:r>
        </w:del>
      </w:ins>
      <w:del w:id="213" w:author="JK" w:date="2024-08-19T14:43:00Z">
        <w:r w:rsidR="00167910" w:rsidRPr="00C31A95" w:rsidDel="00D961F4">
          <w:rPr>
            <w:lang w:eastAsia="ja-JP"/>
          </w:rPr>
          <w:delText>&lt;3)</w:delText>
        </w:r>
        <w:r w:rsidR="0076385E" w:rsidDel="00D961F4">
          <w:rPr>
            <w:lang w:eastAsia="ja-JP"/>
          </w:rPr>
          <w:delText xml:space="preserve"> </w:delText>
        </w:r>
        <w:r w:rsidR="005C6A7C" w:rsidRPr="00C31A95" w:rsidDel="00D961F4">
          <w:rPr>
            <w:lang w:eastAsia="ja-JP"/>
          </w:rPr>
          <w:delText>are as follows.</w:delText>
        </w:r>
      </w:del>
    </w:p>
    <w:p w14:paraId="5CB6DC6A" w14:textId="77777777" w:rsidR="002F059B" w:rsidRPr="002F059B" w:rsidDel="00D961F4" w:rsidRDefault="002F059B" w:rsidP="002F059B">
      <w:pPr>
        <w:numPr>
          <w:ilvl w:val="0"/>
          <w:numId w:val="19"/>
        </w:numPr>
        <w:spacing w:beforeLines="50" w:before="120"/>
        <w:textAlignment w:val="auto"/>
        <w:rPr>
          <w:del w:id="214" w:author="JK" w:date="2024-08-19T14:37:00Z"/>
          <w:lang w:eastAsia="ja-JP"/>
        </w:rPr>
      </w:pPr>
      <w:del w:id="215" w:author="JK" w:date="2024-08-19T14:37:00Z">
        <w:r w:rsidRPr="002F059B" w:rsidDel="00D961F4">
          <w:rPr>
            <w:lang w:eastAsia="ja-JP"/>
          </w:rPr>
          <w:delText>Constituent NR band and NR Intra band CA shall be completed and specified in advance.</w:delText>
        </w:r>
      </w:del>
    </w:p>
    <w:p w14:paraId="6E32A619" w14:textId="77777777" w:rsidR="002F059B" w:rsidRPr="002F059B" w:rsidDel="00D961F4" w:rsidRDefault="002F059B" w:rsidP="002F059B">
      <w:pPr>
        <w:numPr>
          <w:ilvl w:val="0"/>
          <w:numId w:val="19"/>
        </w:numPr>
        <w:spacing w:beforeLines="50" w:before="120"/>
        <w:textAlignment w:val="auto"/>
        <w:rPr>
          <w:del w:id="216" w:author="JK" w:date="2024-08-19T14:37:00Z"/>
          <w:lang w:eastAsia="ja-JP"/>
        </w:rPr>
      </w:pPr>
      <w:del w:id="217" w:author="JK" w:date="2024-08-19T14:37:00Z">
        <w:r w:rsidDel="00D961F4">
          <w:rPr>
            <w:lang w:eastAsia="ja-JP"/>
          </w:rPr>
          <w:delText xml:space="preserve">All the </w:delText>
        </w:r>
        <w:r w:rsidR="00AE36FC" w:rsidDel="00D961F4">
          <w:rPr>
            <w:lang w:eastAsia="ja-JP"/>
          </w:rPr>
          <w:delText xml:space="preserve">fallbacks </w:delText>
        </w:r>
        <w:r w:rsidR="00C31A95" w:rsidDel="00D961F4">
          <w:rPr>
            <w:lang w:eastAsia="ja-JP"/>
          </w:rPr>
          <w:delText xml:space="preserve">of </w:delText>
        </w:r>
        <w:r w:rsidR="00AE36FC" w:rsidDel="00D961F4">
          <w:rPr>
            <w:lang w:eastAsia="ja-JP"/>
          </w:rPr>
          <w:delText xml:space="preserve">the proposed </w:delText>
        </w:r>
        <w:r w:rsidR="00C31A95" w:rsidDel="00D961F4">
          <w:rPr>
            <w:lang w:eastAsia="ja-JP"/>
          </w:rPr>
          <w:delText xml:space="preserve">inter-band </w:delText>
        </w:r>
        <w:r w:rsidR="00AE36FC" w:rsidDel="00D961F4">
          <w:rPr>
            <w:lang w:eastAsia="ja-JP"/>
          </w:rPr>
          <w:delText>CA/DC shall be completed and specified in advance</w:delText>
        </w:r>
      </w:del>
    </w:p>
    <w:p w14:paraId="281AF3E3" w14:textId="77777777" w:rsidR="005C6A7C" w:rsidRPr="00800B67" w:rsidDel="00D961F4" w:rsidRDefault="005C6A7C" w:rsidP="005C6A7C">
      <w:pPr>
        <w:rPr>
          <w:del w:id="218" w:author="JK" w:date="2024-08-19T14:37:00Z"/>
          <w:lang w:eastAsia="ja-JP"/>
        </w:rPr>
      </w:pPr>
      <w:del w:id="219" w:author="JK" w:date="2024-08-19T14:37:00Z">
        <w:r w:rsidRPr="00800B67" w:rsidDel="00D961F4">
          <w:rPr>
            <w:lang w:eastAsia="ja-JP"/>
          </w:rPr>
          <w:delText xml:space="preserve">Example 1: If the following configuration is proposed, </w:delText>
        </w:r>
      </w:del>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5C6A7C" w:rsidDel="00D961F4" w14:paraId="4232514A" w14:textId="77777777" w:rsidTr="003720DC">
        <w:trPr>
          <w:trHeight w:val="47"/>
          <w:jc w:val="center"/>
          <w:del w:id="220" w:author="JK" w:date="2024-08-19T14:37:00Z"/>
        </w:trPr>
        <w:tc>
          <w:tcPr>
            <w:tcW w:w="3118" w:type="dxa"/>
            <w:vAlign w:val="center"/>
          </w:tcPr>
          <w:p w14:paraId="2D0B0709" w14:textId="77777777" w:rsidR="005C6A7C" w:rsidDel="00D961F4" w:rsidRDefault="005C6A7C" w:rsidP="003720DC">
            <w:pPr>
              <w:pStyle w:val="TAH"/>
              <w:rPr>
                <w:del w:id="221" w:author="JK" w:date="2024-08-19T14:37:00Z"/>
                <w:rFonts w:cs="Arial"/>
                <w:lang w:val="en-US" w:eastAsia="fi-FI"/>
              </w:rPr>
            </w:pPr>
            <w:del w:id="222" w:author="JK" w:date="2024-08-19T14:37:00Z">
              <w:r w:rsidDel="00D961F4">
                <w:rPr>
                  <w:rFonts w:cs="Arial"/>
                  <w:lang w:val="en-US" w:eastAsia="ja-JP"/>
                </w:rPr>
                <w:delText>CA</w:delText>
              </w:r>
              <w:r w:rsidDel="00D961F4">
                <w:rPr>
                  <w:rFonts w:cs="Arial"/>
                  <w:lang w:val="en-US" w:eastAsia="fi-FI"/>
                </w:rPr>
                <w:delText xml:space="preserve"> configuration</w:delText>
              </w:r>
            </w:del>
          </w:p>
        </w:tc>
        <w:tc>
          <w:tcPr>
            <w:tcW w:w="5883" w:type="dxa"/>
            <w:vAlign w:val="center"/>
          </w:tcPr>
          <w:p w14:paraId="1B19A742" w14:textId="77777777" w:rsidR="005C6A7C" w:rsidDel="00D961F4" w:rsidRDefault="005C6A7C" w:rsidP="003720DC">
            <w:pPr>
              <w:pStyle w:val="TAH"/>
              <w:rPr>
                <w:del w:id="223" w:author="JK" w:date="2024-08-19T14:37:00Z"/>
                <w:rFonts w:cs="Arial"/>
                <w:lang w:eastAsia="fi-FI"/>
              </w:rPr>
            </w:pPr>
            <w:del w:id="224" w:author="JK" w:date="2024-08-19T14:37:00Z">
              <w:r w:rsidDel="00D961F4">
                <w:rPr>
                  <w:rFonts w:cs="Arial"/>
                  <w:lang w:val="en-US" w:eastAsia="fi-FI"/>
                </w:rPr>
                <w:delText xml:space="preserve">Uplink </w:delText>
              </w:r>
              <w:r w:rsidDel="00D961F4">
                <w:rPr>
                  <w:rFonts w:cs="Arial"/>
                  <w:lang w:val="en-US" w:eastAsia="ja-JP"/>
                </w:rPr>
                <w:delText xml:space="preserve">CA </w:delText>
              </w:r>
              <w:r w:rsidDel="00D961F4">
                <w:rPr>
                  <w:rFonts w:cs="Arial"/>
                  <w:lang w:val="en-US" w:eastAsia="fi-FI"/>
                </w:rPr>
                <w:delText>configuration</w:delText>
              </w:r>
            </w:del>
          </w:p>
        </w:tc>
      </w:tr>
      <w:tr w:rsidR="005C6A7C" w:rsidDel="00D961F4" w14:paraId="27B53004" w14:textId="77777777" w:rsidTr="003720DC">
        <w:trPr>
          <w:trHeight w:val="283"/>
          <w:jc w:val="center"/>
          <w:del w:id="225" w:author="JK" w:date="2024-08-19T14:37:00Z"/>
        </w:trPr>
        <w:tc>
          <w:tcPr>
            <w:tcW w:w="3118" w:type="dxa"/>
            <w:vAlign w:val="center"/>
          </w:tcPr>
          <w:p w14:paraId="1F655435" w14:textId="77777777" w:rsidR="005C6A7C" w:rsidDel="00D961F4" w:rsidRDefault="005C6A7C" w:rsidP="003720DC">
            <w:pPr>
              <w:pStyle w:val="TAH"/>
              <w:rPr>
                <w:del w:id="226" w:author="JK" w:date="2024-08-19T14:37:00Z"/>
                <w:rFonts w:cs="Arial"/>
                <w:b w:val="0"/>
                <w:lang w:val="en-US" w:eastAsia="ja-JP"/>
              </w:rPr>
            </w:pPr>
            <w:del w:id="227" w:author="JK" w:date="2024-08-19T14:37:00Z">
              <w:r w:rsidDel="00D961F4">
                <w:rPr>
                  <w:rFonts w:cs="Arial"/>
                  <w:b w:val="0"/>
                  <w:lang w:val="en-US" w:eastAsia="ja-JP"/>
                </w:rPr>
                <w:delText>CA_n1A</w:delText>
              </w:r>
              <w:r w:rsidDel="00D961F4">
                <w:rPr>
                  <w:rFonts w:cs="Arial" w:hint="eastAsia"/>
                  <w:b w:val="0"/>
                  <w:lang w:val="en-US" w:eastAsia="zh-CN"/>
                </w:rPr>
                <w:delText>-</w:delText>
              </w:r>
              <w:r w:rsidDel="00D961F4">
                <w:rPr>
                  <w:rFonts w:cs="Arial"/>
                  <w:b w:val="0"/>
                  <w:lang w:val="en-US" w:eastAsia="ja-JP"/>
                </w:rPr>
                <w:delText>n2A</w:delText>
              </w:r>
            </w:del>
          </w:p>
        </w:tc>
        <w:tc>
          <w:tcPr>
            <w:tcW w:w="5883" w:type="dxa"/>
            <w:vAlign w:val="center"/>
          </w:tcPr>
          <w:p w14:paraId="0D5C444F" w14:textId="77777777" w:rsidR="005C6A7C" w:rsidDel="00D961F4" w:rsidRDefault="005C6A7C" w:rsidP="003720DC">
            <w:pPr>
              <w:pStyle w:val="TAH"/>
              <w:rPr>
                <w:del w:id="228" w:author="JK" w:date="2024-08-19T14:37:00Z"/>
                <w:rFonts w:cs="Arial"/>
                <w:b w:val="0"/>
                <w:lang w:val="en-US" w:eastAsia="zh-CN"/>
              </w:rPr>
            </w:pPr>
            <w:del w:id="229" w:author="JK" w:date="2024-08-19T14:37:00Z">
              <w:r w:rsidDel="00D961F4">
                <w:rPr>
                  <w:rFonts w:cs="Arial" w:hint="eastAsia"/>
                  <w:b w:val="0"/>
                  <w:lang w:val="en-US" w:eastAsia="zh-CN"/>
                </w:rPr>
                <w:delText>-</w:delText>
              </w:r>
            </w:del>
          </w:p>
        </w:tc>
      </w:tr>
    </w:tbl>
    <w:p w14:paraId="6CFFCE76" w14:textId="77777777" w:rsidR="005C6A7C" w:rsidRPr="00800B67" w:rsidDel="00D961F4" w:rsidRDefault="005C6A7C" w:rsidP="00800B67">
      <w:pPr>
        <w:numPr>
          <w:ilvl w:val="0"/>
          <w:numId w:val="19"/>
        </w:numPr>
        <w:spacing w:beforeLines="50" w:before="120"/>
        <w:textAlignment w:val="auto"/>
        <w:rPr>
          <w:del w:id="230" w:author="JK" w:date="2024-08-19T14:37:00Z"/>
          <w:lang w:eastAsia="ja-JP"/>
        </w:rPr>
      </w:pPr>
      <w:del w:id="231" w:author="JK" w:date="2024-08-19T14:37:00Z">
        <w:r w:rsidRPr="00800B67" w:rsidDel="00D961F4">
          <w:rPr>
            <w:lang w:eastAsia="ja-JP"/>
          </w:rPr>
          <w:delText>NR Band n1 and n2 requirements shall be completed and specified in advanced.</w:delText>
        </w:r>
      </w:del>
    </w:p>
    <w:p w14:paraId="2CA069DF" w14:textId="77777777" w:rsidR="005C6A7C" w:rsidRPr="00800B67" w:rsidDel="00D961F4" w:rsidRDefault="005C6A7C" w:rsidP="005C6A7C">
      <w:pPr>
        <w:rPr>
          <w:del w:id="232" w:author="JK" w:date="2024-08-19T14:37:00Z"/>
          <w:lang w:eastAsia="ja-JP"/>
        </w:rPr>
      </w:pPr>
      <w:del w:id="233" w:author="JK" w:date="2024-08-19T14:37:00Z">
        <w:r w:rsidRPr="00800B67" w:rsidDel="00D961F4">
          <w:rPr>
            <w:lang w:eastAsia="ja-JP"/>
          </w:rPr>
          <w:delText xml:space="preserve">Example 2: If the following configuration is proposed, </w:delText>
        </w:r>
      </w:del>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5C6A7C" w:rsidDel="00D961F4" w14:paraId="75E62B58" w14:textId="77777777" w:rsidTr="003720DC">
        <w:trPr>
          <w:trHeight w:val="47"/>
          <w:jc w:val="center"/>
          <w:del w:id="234" w:author="JK" w:date="2024-08-19T14:37:00Z"/>
        </w:trPr>
        <w:tc>
          <w:tcPr>
            <w:tcW w:w="3118" w:type="dxa"/>
            <w:vAlign w:val="center"/>
          </w:tcPr>
          <w:p w14:paraId="210A6429" w14:textId="77777777" w:rsidR="005C6A7C" w:rsidDel="00D961F4" w:rsidRDefault="005C6A7C" w:rsidP="003720DC">
            <w:pPr>
              <w:pStyle w:val="TAH"/>
              <w:rPr>
                <w:del w:id="235" w:author="JK" w:date="2024-08-19T14:37:00Z"/>
                <w:rFonts w:cs="Arial"/>
                <w:lang w:val="en-US" w:eastAsia="fi-FI"/>
              </w:rPr>
            </w:pPr>
            <w:del w:id="236" w:author="JK" w:date="2024-08-19T14:37:00Z">
              <w:r w:rsidDel="00D961F4">
                <w:rPr>
                  <w:rFonts w:cs="Arial"/>
                  <w:lang w:val="en-US" w:eastAsia="zh-CN"/>
                </w:rPr>
                <w:delText xml:space="preserve">CA </w:delText>
              </w:r>
              <w:r w:rsidDel="00D961F4">
                <w:rPr>
                  <w:rFonts w:cs="Arial"/>
                  <w:lang w:val="en-US" w:eastAsia="fi-FI"/>
                </w:rPr>
                <w:delText>configuration</w:delText>
              </w:r>
            </w:del>
          </w:p>
        </w:tc>
        <w:tc>
          <w:tcPr>
            <w:tcW w:w="5883" w:type="dxa"/>
            <w:vAlign w:val="center"/>
          </w:tcPr>
          <w:p w14:paraId="26B12BB3" w14:textId="77777777" w:rsidR="005C6A7C" w:rsidDel="00D961F4" w:rsidRDefault="005C6A7C" w:rsidP="003720DC">
            <w:pPr>
              <w:pStyle w:val="TAH"/>
              <w:rPr>
                <w:del w:id="237" w:author="JK" w:date="2024-08-19T14:37:00Z"/>
                <w:rFonts w:cs="Arial"/>
                <w:lang w:eastAsia="fi-FI"/>
              </w:rPr>
            </w:pPr>
            <w:del w:id="238" w:author="JK" w:date="2024-08-19T14:37:00Z">
              <w:r w:rsidDel="00D961F4">
                <w:rPr>
                  <w:rFonts w:cs="Arial"/>
                  <w:lang w:val="en-US" w:eastAsia="fi-FI"/>
                </w:rPr>
                <w:delText xml:space="preserve">Uplink </w:delText>
              </w:r>
              <w:r w:rsidDel="00D961F4">
                <w:rPr>
                  <w:rFonts w:cs="Arial"/>
                  <w:lang w:val="en-US" w:eastAsia="zh-CN"/>
                </w:rPr>
                <w:delText>CA</w:delText>
              </w:r>
              <w:r w:rsidDel="00D961F4">
                <w:rPr>
                  <w:rFonts w:cs="Arial"/>
                  <w:lang w:val="en-US" w:eastAsia="ja-JP"/>
                </w:rPr>
                <w:delText xml:space="preserve"> </w:delText>
              </w:r>
              <w:r w:rsidDel="00D961F4">
                <w:rPr>
                  <w:rFonts w:cs="Arial"/>
                  <w:lang w:val="en-US" w:eastAsia="fi-FI"/>
                </w:rPr>
                <w:delText>configuration</w:delText>
              </w:r>
            </w:del>
          </w:p>
        </w:tc>
      </w:tr>
      <w:tr w:rsidR="005C6A7C" w:rsidDel="00D961F4" w14:paraId="678C2EEF" w14:textId="77777777" w:rsidTr="003720DC">
        <w:trPr>
          <w:trHeight w:val="283"/>
          <w:jc w:val="center"/>
          <w:del w:id="239" w:author="JK" w:date="2024-08-19T14:37:00Z"/>
        </w:trPr>
        <w:tc>
          <w:tcPr>
            <w:tcW w:w="3118" w:type="dxa"/>
            <w:vAlign w:val="center"/>
          </w:tcPr>
          <w:p w14:paraId="1A19CD73" w14:textId="77777777" w:rsidR="005C6A7C" w:rsidDel="00D961F4" w:rsidRDefault="005C6A7C" w:rsidP="003720DC">
            <w:pPr>
              <w:pStyle w:val="TAH"/>
              <w:rPr>
                <w:del w:id="240" w:author="JK" w:date="2024-08-19T14:37:00Z"/>
                <w:rFonts w:cs="Arial"/>
                <w:b w:val="0"/>
                <w:lang w:val="en-US" w:eastAsia="ja-JP"/>
              </w:rPr>
            </w:pPr>
            <w:del w:id="241" w:author="JK" w:date="2024-08-19T14:37:00Z">
              <w:r w:rsidDel="00D961F4">
                <w:rPr>
                  <w:rFonts w:cs="Arial"/>
                  <w:b w:val="0"/>
                  <w:lang w:val="en-US" w:eastAsia="ja-JP"/>
                </w:rPr>
                <w:delText>CA_n1C</w:delText>
              </w:r>
              <w:r w:rsidDel="00D961F4">
                <w:rPr>
                  <w:rFonts w:cs="Arial" w:hint="eastAsia"/>
                  <w:b w:val="0"/>
                  <w:lang w:val="en-US" w:eastAsia="zh-CN"/>
                </w:rPr>
                <w:delText>-</w:delText>
              </w:r>
              <w:r w:rsidDel="00D961F4">
                <w:rPr>
                  <w:rFonts w:cs="Arial"/>
                  <w:b w:val="0"/>
                  <w:lang w:val="en-US" w:eastAsia="ja-JP"/>
                </w:rPr>
                <w:delText>n2C</w:delText>
              </w:r>
            </w:del>
          </w:p>
        </w:tc>
        <w:tc>
          <w:tcPr>
            <w:tcW w:w="5883" w:type="dxa"/>
            <w:vAlign w:val="center"/>
          </w:tcPr>
          <w:p w14:paraId="6AEB7FA1" w14:textId="77777777" w:rsidR="005C6A7C" w:rsidDel="00D961F4" w:rsidRDefault="005C6A7C" w:rsidP="003720DC">
            <w:pPr>
              <w:pStyle w:val="TAH"/>
              <w:rPr>
                <w:del w:id="242" w:author="JK" w:date="2024-08-19T14:37:00Z"/>
                <w:rFonts w:cs="Arial"/>
                <w:b w:val="0"/>
                <w:lang w:val="en-US" w:eastAsia="ja-JP"/>
              </w:rPr>
            </w:pPr>
            <w:del w:id="243" w:author="JK" w:date="2024-08-19T14:37:00Z">
              <w:r w:rsidDel="00D961F4">
                <w:rPr>
                  <w:rFonts w:cs="Arial"/>
                  <w:b w:val="0"/>
                  <w:lang w:val="en-US" w:eastAsia="ja-JP"/>
                </w:rPr>
                <w:delText>CA_n1</w:delText>
              </w:r>
              <w:r w:rsidDel="00D961F4">
                <w:rPr>
                  <w:rFonts w:cs="Arial" w:hint="eastAsia"/>
                  <w:b w:val="0"/>
                  <w:lang w:val="en-US" w:eastAsia="zh-CN"/>
                </w:rPr>
                <w:delText>A-</w:delText>
              </w:r>
              <w:r w:rsidDel="00D961F4">
                <w:rPr>
                  <w:rFonts w:cs="Arial"/>
                  <w:b w:val="0"/>
                  <w:lang w:val="en-US" w:eastAsia="ja-JP"/>
                </w:rPr>
                <w:delText>n2C</w:delText>
              </w:r>
            </w:del>
          </w:p>
        </w:tc>
      </w:tr>
    </w:tbl>
    <w:p w14:paraId="07F172F3" w14:textId="77777777" w:rsidR="005C6A7C" w:rsidRPr="00800B67" w:rsidDel="00D961F4" w:rsidRDefault="005C6A7C" w:rsidP="00800B67">
      <w:pPr>
        <w:numPr>
          <w:ilvl w:val="0"/>
          <w:numId w:val="19"/>
        </w:numPr>
        <w:spacing w:beforeLines="50" w:before="120"/>
        <w:textAlignment w:val="auto"/>
        <w:rPr>
          <w:del w:id="244" w:author="JK" w:date="2024-08-19T14:37:00Z"/>
          <w:lang w:eastAsia="ja-JP"/>
        </w:rPr>
      </w:pPr>
      <w:del w:id="245" w:author="JK" w:date="2024-08-19T14:37:00Z">
        <w:r w:rsidRPr="00800B67" w:rsidDel="00D961F4">
          <w:rPr>
            <w:lang w:eastAsia="ja-JP"/>
          </w:rPr>
          <w:delText>NR intra band CA of  DL_CA_n2C_UL_CA_n2C requirements shall be completed and specified in advanced.</w:delText>
        </w:r>
      </w:del>
    </w:p>
    <w:p w14:paraId="54D38BE0" w14:textId="77777777" w:rsidR="005C6A7C" w:rsidRPr="00AE36FC" w:rsidDel="00D961F4" w:rsidRDefault="005C6A7C" w:rsidP="005C6A7C">
      <w:pPr>
        <w:rPr>
          <w:del w:id="246" w:author="JK" w:date="2024-08-19T14:37:00Z"/>
          <w:lang w:eastAsia="ja-JP"/>
        </w:rPr>
      </w:pPr>
      <w:del w:id="247" w:author="JK" w:date="2024-08-19T14:37:00Z">
        <w:r w:rsidRPr="000E3598" w:rsidDel="00D961F4">
          <w:rPr>
            <w:lang w:eastAsia="ja-JP"/>
          </w:rPr>
          <w:delText>Ex</w:delText>
        </w:r>
        <w:r w:rsidR="00AE36FC" w:rsidDel="00D961F4">
          <w:rPr>
            <w:rFonts w:hint="eastAsia"/>
            <w:lang w:eastAsia="ja-JP"/>
          </w:rPr>
          <w:delText xml:space="preserve">ample </w:delText>
        </w:r>
        <w:r w:rsidR="00AE36FC" w:rsidDel="00D961F4">
          <w:rPr>
            <w:lang w:eastAsia="ja-JP"/>
          </w:rPr>
          <w:delText>3</w:delText>
        </w:r>
        <w:r w:rsidRPr="000E3598" w:rsidDel="00D961F4">
          <w:rPr>
            <w:lang w:eastAsia="ja-JP"/>
          </w:rPr>
          <w:delText xml:space="preserve">: If </w:delText>
        </w:r>
        <w:r w:rsidDel="00D961F4">
          <w:rPr>
            <w:rFonts w:hint="eastAsia"/>
            <w:lang w:eastAsia="ja-JP"/>
          </w:rPr>
          <w:delText>CA_1A-2</w:delText>
        </w:r>
        <w:r w:rsidRPr="009659F0" w:rsidDel="00D961F4">
          <w:rPr>
            <w:rFonts w:hint="eastAsia"/>
            <w:lang w:eastAsia="ja-JP"/>
          </w:rPr>
          <w:delText>A</w:delText>
        </w:r>
        <w:r w:rsidDel="00D961F4">
          <w:rPr>
            <w:rFonts w:hint="eastAsia"/>
            <w:lang w:eastAsia="ja-JP"/>
          </w:rPr>
          <w:delText>-3A</w:delText>
        </w:r>
        <w:r w:rsidDel="00D961F4">
          <w:rPr>
            <w:lang w:eastAsia="ja-JP"/>
          </w:rPr>
          <w:delText>-4A</w:delText>
        </w:r>
        <w:r w:rsidDel="00D961F4">
          <w:rPr>
            <w:rFonts w:hint="eastAsia"/>
            <w:lang w:eastAsia="ja-JP"/>
          </w:rPr>
          <w:delText xml:space="preserve"> is proposed, </w:delText>
        </w:r>
      </w:del>
    </w:p>
    <w:p w14:paraId="52A9E1AC" w14:textId="77777777" w:rsidR="00AE36FC" w:rsidDel="00D961F4" w:rsidRDefault="005C6A7C" w:rsidP="00B72E00">
      <w:pPr>
        <w:numPr>
          <w:ilvl w:val="0"/>
          <w:numId w:val="8"/>
        </w:numPr>
        <w:spacing w:beforeLines="50" w:before="120"/>
        <w:ind w:left="357" w:hanging="357"/>
        <w:rPr>
          <w:del w:id="248" w:author="JK" w:date="2024-08-19T14:38:00Z"/>
          <w:rFonts w:eastAsia="Malgun Gothic"/>
          <w:lang w:eastAsia="ko-KR"/>
        </w:rPr>
      </w:pPr>
      <w:del w:id="249" w:author="JK" w:date="2024-08-19T14:38:00Z">
        <w:r w:rsidRPr="00AB637C" w:rsidDel="00D961F4">
          <w:rPr>
            <w:rFonts w:hint="eastAsia"/>
            <w:lang w:eastAsia="zh-CN"/>
          </w:rPr>
          <w:delText>NR</w:delText>
        </w:r>
        <w:r w:rsidDel="00D961F4">
          <w:rPr>
            <w:rFonts w:hint="eastAsia"/>
            <w:lang w:eastAsia="ja-JP"/>
          </w:rPr>
          <w:delText xml:space="preserve"> Band 1</w:delText>
        </w:r>
        <w:r w:rsidRPr="00AB637C" w:rsidDel="00D961F4">
          <w:rPr>
            <w:rFonts w:hint="eastAsia"/>
            <w:lang w:eastAsia="zh-CN"/>
          </w:rPr>
          <w:delText>, 2</w:delText>
        </w:r>
        <w:r w:rsidDel="00D961F4">
          <w:rPr>
            <w:lang w:eastAsia="zh-CN"/>
          </w:rPr>
          <w:delText>, 3 …..</w:delText>
        </w:r>
        <w:r w:rsidDel="00D961F4">
          <w:rPr>
            <w:rFonts w:hint="eastAsia"/>
            <w:lang w:eastAsia="ja-JP"/>
          </w:rPr>
          <w:delText xml:space="preserve"> Band </w:delText>
        </w:r>
        <w:r w:rsidDel="00D961F4">
          <w:rPr>
            <w:lang w:eastAsia="ja-JP"/>
          </w:rPr>
          <w:delText>y</w:delText>
        </w:r>
        <w:r w:rsidDel="00D961F4">
          <w:rPr>
            <w:rFonts w:hint="eastAsia"/>
            <w:lang w:eastAsia="ja-JP"/>
          </w:rPr>
          <w:delText xml:space="preserve"> requirements shall be completed and specified in advanced.</w:delText>
        </w:r>
      </w:del>
    </w:p>
    <w:p w14:paraId="5A436065" w14:textId="77777777" w:rsidR="008F1B1F" w:rsidRPr="00D86EE3" w:rsidDel="00357981" w:rsidRDefault="008F1B1F" w:rsidP="001D2E68">
      <w:pPr>
        <w:spacing w:before="360"/>
        <w:rPr>
          <w:del w:id="250" w:author="Per Lindell" w:date="2024-08-11T08:37:00Z"/>
          <w:b/>
          <w:lang w:eastAsia="zh-CN"/>
        </w:rPr>
      </w:pPr>
      <w:del w:id="251" w:author="Per Lindell" w:date="2024-08-11T08:37:00Z">
        <w:r w:rsidDel="00357981">
          <w:rPr>
            <w:rFonts w:hint="eastAsia"/>
            <w:b/>
            <w:lang w:eastAsia="zh-CN"/>
          </w:rPr>
          <w:delText>Objective #5</w:delText>
        </w:r>
        <w:r w:rsidRPr="00D86EE3" w:rsidDel="00357981">
          <w:rPr>
            <w:rFonts w:hint="eastAsia"/>
            <w:b/>
            <w:lang w:eastAsia="zh-CN"/>
          </w:rPr>
          <w:delText xml:space="preserve">: </w:delText>
        </w:r>
      </w:del>
      <w:r w:rsidRPr="00D86EE3">
        <w:rPr>
          <w:b/>
          <w:lang w:eastAsia="zh-CN"/>
        </w:rPr>
        <w:t>NR_SUL_combos_R19</w:t>
      </w:r>
    </w:p>
    <w:p w14:paraId="65D5E585" w14:textId="77777777" w:rsidR="00FD3936" w:rsidRDefault="000E6777" w:rsidP="000E6777">
      <w:pPr>
        <w:rPr>
          <w:lang w:eastAsia="zh-CN"/>
        </w:rPr>
      </w:pPr>
      <w:r>
        <w:t xml:space="preserve">NR CA </w:t>
      </w:r>
      <w:r>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77777777" w:rsidR="00C13D2B" w:rsidRPr="00C13D2B" w:rsidRDefault="00C13D2B" w:rsidP="000E6777">
      <w:r w:rsidRPr="00C13D2B">
        <w:t xml:space="preserve">New configurations still emerge from existing bands and whenever new band </w:t>
      </w:r>
      <w:proofErr w:type="gramStart"/>
      <w:r w:rsidRPr="00C13D2B">
        <w:t>is specified,</w:t>
      </w:r>
      <w:proofErr w:type="gramEnd"/>
      <w:r w:rsidRPr="00C13D2B">
        <w:t xml:space="preserve"> it will create a potential for several new SUL configurations. There is no restriction on supporting UL MIMO in SUL band and/or NR band for this basket WI.</w:t>
      </w:r>
      <w:r>
        <w:t xml:space="preserve"> </w:t>
      </w:r>
      <w:del w:id="252" w:author="Per Lindell" w:date="2024-08-07T11:11:00Z">
        <w:r w:rsidRPr="00C13D2B" w:rsidDel="00C10C84">
          <w:rPr>
            <w:lang w:eastAsia="ja-JP"/>
          </w:rPr>
          <w:delText>SUL configurations will be introduced in a release independent manner based on TS38.307, which will be updated depending on newly introduced SUL configurations.</w:delText>
        </w:r>
      </w:del>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w:t>
      </w:r>
      <w:proofErr w:type="gramStart"/>
      <w:r>
        <w:rPr>
          <w:lang w:eastAsia="zh-CN"/>
        </w:rPr>
        <w:t>and also</w:t>
      </w:r>
      <w:proofErr w:type="gramEnd"/>
      <w:r>
        <w:rPr>
          <w:lang w:eastAsia="zh-CN"/>
        </w:rPr>
        <w:t xml:space="preserve"> specified as SUL bands n98 and n95 in Rel-16 and Rel-17 respectively. The spectrum for these two bands themselves </w:t>
      </w:r>
      <w:proofErr w:type="gramStart"/>
      <w:r>
        <w:rPr>
          <w:lang w:eastAsia="zh-CN"/>
        </w:rPr>
        <w:t>are</w:t>
      </w:r>
      <w:proofErr w:type="gramEnd"/>
      <w:r>
        <w:rPr>
          <w:lang w:eastAsia="zh-CN"/>
        </w:rPr>
        <w:t xml:space="preserv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17826297" w14:textId="77777777" w:rsidR="00FD3A4E" w:rsidDel="00C10C84" w:rsidRDefault="000E6777" w:rsidP="00251D80">
      <w:pPr>
        <w:rPr>
          <w:del w:id="253" w:author="Per Lindell" w:date="2024-08-07T11:12:00Z"/>
          <w:lang w:eastAsia="zh-CN"/>
        </w:rPr>
      </w:pPr>
      <w:del w:id="254" w:author="Per Lindell" w:date="2024-08-07T11:12:00Z">
        <w:r w:rsidDel="00C10C84">
          <w:rPr>
            <w:rFonts w:hint="eastAsia"/>
            <w:lang w:eastAsia="zh-CN"/>
          </w:rPr>
          <w:delText>I</w:delText>
        </w:r>
        <w:r w:rsidDel="00C10C84">
          <w:rPr>
            <w:lang w:eastAsia="zh-CN"/>
          </w:rPr>
          <w:delText>t is known that SUL band combination includes one SUL band and one NR band in a single cell. Aggregating a SUL band combination with another NR band and follow CA framework to specify the band combination specific requirements was already supported in previous SUL basket WI. However, the current SUL basket WI only consider</w:delText>
        </w:r>
        <w:r w:rsidDel="00C10C84">
          <w:rPr>
            <w:rFonts w:hint="eastAsia"/>
            <w:lang w:eastAsia="zh-CN"/>
          </w:rPr>
          <w:delText>s</w:delText>
        </w:r>
        <w:r w:rsidDel="00C10C84">
          <w:rPr>
            <w:lang w:eastAsia="zh-CN"/>
          </w:rPr>
          <w:delText xml:space="preserve"> one SUL band. </w:delText>
        </w:r>
        <w:r w:rsidDel="00C10C84">
          <w:rPr>
            <w:rFonts w:hint="eastAsia"/>
          </w:rPr>
          <w:delText xml:space="preserve">To address the specific spectrum demand by operators, </w:delText>
        </w:r>
        <w:r w:rsidDel="00C10C84">
          <w:rPr>
            <w:rFonts w:hint="eastAsia"/>
            <w:lang w:eastAsia="zh-CN"/>
          </w:rPr>
          <w:delText>it is preferred</w:delText>
        </w:r>
        <w:r w:rsidDel="00C10C84">
          <w:rPr>
            <w:rFonts w:hint="eastAsia"/>
          </w:rPr>
          <w:delText xml:space="preserve"> to have a dedicated spectrum WI for NR CA combinations with </w:delText>
        </w:r>
        <w:r w:rsidDel="00C10C84">
          <w:rPr>
            <w:rFonts w:hint="eastAsia"/>
            <w:lang w:eastAsia="zh-CN"/>
          </w:rPr>
          <w:delText>two</w:delText>
        </w:r>
        <w:r w:rsidDel="00C10C84">
          <w:rPr>
            <w:rFonts w:hint="eastAsia"/>
          </w:rPr>
          <w:delText xml:space="preserve"> SUL </w:delText>
        </w:r>
        <w:r w:rsidDel="00C10C84">
          <w:rPr>
            <w:rFonts w:hint="eastAsia"/>
            <w:lang w:eastAsia="zh-CN"/>
          </w:rPr>
          <w:delText>cells</w:delText>
        </w:r>
        <w:r w:rsidDel="00C10C84">
          <w:rPr>
            <w:rFonts w:hint="eastAsia"/>
          </w:rPr>
          <w:delText xml:space="preserve"> that follow CA framework specified by both RAN1 and RAN4 specifications.</w:delText>
        </w:r>
      </w:del>
    </w:p>
    <w:p w14:paraId="000D0603" w14:textId="77777777" w:rsidR="00072443" w:rsidRPr="00072443" w:rsidRDefault="00072443" w:rsidP="00251D80">
      <w:pPr>
        <w:rPr>
          <w:rFonts w:hint="eastAsia"/>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255" w:name="OLE_LINK1"/>
      <w:bookmarkStart w:id="256" w:name="OLE_LINK5"/>
      <w:r w:rsidRPr="00EF2A18">
        <w:t>4.1.1</w:t>
      </w:r>
      <w:r w:rsidRPr="00EF2A18">
        <w:tab/>
        <w:t>Objective and scope</w:t>
      </w:r>
    </w:p>
    <w:bookmarkEnd w:id="255"/>
    <w:bookmarkEnd w:id="256"/>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lastRenderedPageBreak/>
        <w:t xml:space="preserve">CA/DC </w:t>
      </w:r>
      <w:r>
        <w:t>configuration</w:t>
      </w:r>
      <w:r>
        <w:rPr>
          <w:rFonts w:hint="eastAsia"/>
        </w:rPr>
        <w:t xml:space="preserve"> </w:t>
      </w:r>
      <w:r w:rsidR="00653EE4">
        <w:t xml:space="preserve">with power class 3 (PC3) </w:t>
      </w:r>
      <w:r>
        <w:t>to be specified</w:t>
      </w:r>
    </w:p>
    <w:p w14:paraId="121E6B5F" w14:textId="77777777" w:rsidR="00D17916" w:rsidRPr="003D12D0" w:rsidRDefault="00D17916" w:rsidP="00AE34BD">
      <w:pPr>
        <w:numPr>
          <w:ilvl w:val="1"/>
          <w:numId w:val="10"/>
        </w:numPr>
        <w:ind w:right="-96"/>
        <w:rPr>
          <w:ins w:id="257" w:author="JK" w:date="2024-08-19T13:41:00Z"/>
          <w:lang w:eastAsia="ja-JP"/>
        </w:rPr>
      </w:pPr>
      <w:r w:rsidRPr="003D12D0">
        <w:t xml:space="preserve">NR intra-band CA combinations for </w:t>
      </w:r>
      <w:del w:id="258" w:author="Per Lindell" w:date="2024-08-15T10:41:00Z">
        <w:r w:rsidRPr="003D12D0" w:rsidDel="003436EF">
          <w:delText xml:space="preserve">x </w:delText>
        </w:r>
      </w:del>
      <w:ins w:id="259" w:author="Per Lindell" w:date="2024-08-15T10:41:00Z">
        <w:r w:rsidR="003436EF" w:rsidRPr="003D12D0">
          <w:t xml:space="preserve">m </w:t>
        </w:r>
      </w:ins>
      <w:r w:rsidRPr="003D12D0">
        <w:t>CC DL/</w:t>
      </w:r>
      <w:del w:id="260" w:author="Per Lindell" w:date="2024-08-15T10:41:00Z">
        <w:r w:rsidRPr="003D12D0" w:rsidDel="003436EF">
          <w:delText xml:space="preserve">y </w:delText>
        </w:r>
      </w:del>
      <w:ins w:id="261" w:author="Per Lindell" w:date="2024-08-15T10:41:00Z">
        <w:r w:rsidR="003436EF" w:rsidRPr="003D12D0">
          <w:t xml:space="preserve">n </w:t>
        </w:r>
      </w:ins>
      <w:r w:rsidRPr="003D12D0">
        <w:t>CC UL including contiguous and non-contiguous spectrum</w:t>
      </w:r>
      <w:ins w:id="262" w:author="Per Lindell" w:date="2024-08-15T10:41:00Z">
        <w:r w:rsidR="003436EF" w:rsidRPr="003D12D0">
          <w:t xml:space="preserve"> (2&lt;=m&lt;=12, n</w:t>
        </w:r>
      </w:ins>
      <w:ins w:id="263" w:author="Per Lindell" w:date="2024-08-15T12:01:00Z">
        <w:r w:rsidR="009F7582" w:rsidRPr="003D12D0">
          <w:t>&lt;=8</w:t>
        </w:r>
      </w:ins>
      <w:ins w:id="264" w:author="Per Lindell" w:date="2024-08-15T10:41:00Z">
        <w:r w:rsidR="003436EF" w:rsidRPr="003D12D0">
          <w:t>)</w:t>
        </w:r>
      </w:ins>
    </w:p>
    <w:p w14:paraId="3409CFBD" w14:textId="77777777" w:rsidR="0069567E" w:rsidRDefault="0069567E" w:rsidP="00AE34BD">
      <w:pPr>
        <w:numPr>
          <w:ilvl w:val="1"/>
          <w:numId w:val="10"/>
        </w:numPr>
        <w:ind w:right="-96"/>
        <w:rPr>
          <w:lang w:eastAsia="ja-JP"/>
        </w:rPr>
      </w:pPr>
      <w:ins w:id="265" w:author="JK" w:date="2024-08-19T13:41:00Z">
        <w:r>
          <w:t>with or without UL-MIMO</w:t>
        </w:r>
      </w:ins>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r w:rsidRPr="00EA328F">
        <w:t>Analyz</w:t>
      </w:r>
      <w:r w:rsidR="00AD73C0" w:rsidRPr="00EA328F">
        <w:t>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TX frequency being in close proximity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77777777" w:rsidR="00AD73C0" w:rsidRPr="00EA328F" w:rsidRDefault="00AD73C0" w:rsidP="00AE34BD">
      <w:pPr>
        <w:numPr>
          <w:ilvl w:val="0"/>
          <w:numId w:val="10"/>
        </w:numPr>
        <w:ind w:right="-96"/>
      </w:pPr>
      <w:r w:rsidRPr="00EA328F">
        <w:t xml:space="preserve">Specify A-MPR for PC3 for NR intra-band </w:t>
      </w:r>
      <w:r w:rsidRPr="003D12D0">
        <w:t xml:space="preserve">CA combinations for </w:t>
      </w:r>
      <w:del w:id="266" w:author="Per Lindell" w:date="2024-08-15T10:45:00Z">
        <w:r w:rsidRPr="003D12D0" w:rsidDel="003436EF">
          <w:delText xml:space="preserve">x </w:delText>
        </w:r>
      </w:del>
      <w:ins w:id="267" w:author="Per Lindell" w:date="2024-08-15T10:45:00Z">
        <w:r w:rsidR="003436EF" w:rsidRPr="003D12D0">
          <w:t xml:space="preserve">m </w:t>
        </w:r>
      </w:ins>
      <w:r w:rsidRPr="003D12D0">
        <w:t>CC DL/</w:t>
      </w:r>
      <w:del w:id="268" w:author="Per Lindell" w:date="2024-08-15T10:45:00Z">
        <w:r w:rsidRPr="003D12D0" w:rsidDel="003436EF">
          <w:delText xml:space="preserve">y </w:delText>
        </w:r>
      </w:del>
      <w:ins w:id="269" w:author="Per Lindell" w:date="2024-08-15T10:45:00Z">
        <w:r w:rsidR="003436EF" w:rsidRPr="003D12D0">
          <w:t xml:space="preserve">n </w:t>
        </w:r>
      </w:ins>
      <w:r w:rsidRPr="003D12D0">
        <w:t>CC UL including contiguous and non-contiguous spectrum.</w:t>
      </w:r>
      <w:ins w:id="270" w:author="Per Lindell" w:date="2024-08-15T10:45:00Z">
        <w:r w:rsidR="003436EF" w:rsidRPr="003D12D0">
          <w:t xml:space="preserve"> (2&lt;=m&lt;=12, </w:t>
        </w:r>
      </w:ins>
      <w:ins w:id="271" w:author="Per Lindell" w:date="2024-08-15T12:02:00Z">
        <w:r w:rsidR="009F7582" w:rsidRPr="003D12D0">
          <w:t>n&lt;=8</w:t>
        </w:r>
      </w:ins>
      <w:ins w:id="272" w:author="Per Lindell" w:date="2024-08-15T10:45:00Z">
        <w:r w:rsidR="003436EF" w:rsidRPr="003D12D0">
          <w:t>)</w:t>
        </w:r>
      </w:ins>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(Taking into account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UL-MIMO/TxD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UL-MIMO/TxD</w:t>
      </w:r>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ins w:id="273" w:author="JK" w:date="2024-08-19T13:14:00Z"/>
          <w:bCs/>
        </w:rPr>
      </w:pPr>
      <w:r>
        <w:rPr>
          <w:bCs/>
        </w:rPr>
        <w:t xml:space="preserve">Note 2: </w:t>
      </w:r>
      <w:r w:rsidRPr="00EC7D4D">
        <w:rPr>
          <w:bCs/>
        </w:rPr>
        <w:t>CA combinations of this WI are introduced in a REL-independent way starting from REL-15 according to Table 5.2.1-1, Table 5.2.1-2, Table 6.2.1-1 and Table 6.2.1-2 in TS 38.307. However no changes to TS 38.307 are needed.</w:t>
      </w:r>
    </w:p>
    <w:p w14:paraId="1085C18A" w14:textId="77777777" w:rsidR="00502194" w:rsidRDefault="00502194" w:rsidP="00502194">
      <w:pPr>
        <w:rPr>
          <w:ins w:id="274" w:author="JK" w:date="2024-08-19T13:14:00Z"/>
          <w:rFonts w:eastAsia="MS Mincho"/>
          <w:lang w:eastAsia="ja-JP"/>
        </w:rPr>
      </w:pPr>
      <w:ins w:id="275" w:author="JK" w:date="2024-08-19T13:15:00Z">
        <w:r w:rsidRPr="00BF238B">
          <w:rPr>
            <w:rFonts w:hint="eastAsia"/>
            <w:bCs/>
            <w:lang w:val="en-US"/>
          </w:rPr>
          <w:t xml:space="preserve">For </w:t>
        </w:r>
        <w:r w:rsidRPr="00BF238B">
          <w:rPr>
            <w:bCs/>
            <w:lang w:val="en-US"/>
          </w:rPr>
          <w:t xml:space="preserve">the </w:t>
        </w:r>
        <w:r>
          <w:rPr>
            <w:b/>
            <w:bCs/>
            <w:lang w:val="en-US"/>
          </w:rPr>
          <w:t>Objective #1, t</w:t>
        </w:r>
      </w:ins>
      <w:ins w:id="276" w:author="JK" w:date="2024-08-19T13:14:00Z">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ins>
    </w:p>
    <w:p w14:paraId="765E7D1B" w14:textId="77777777" w:rsidR="00502194" w:rsidRPr="002F059B" w:rsidRDefault="00502194" w:rsidP="00502194">
      <w:pPr>
        <w:numPr>
          <w:ilvl w:val="0"/>
          <w:numId w:val="19"/>
        </w:numPr>
        <w:spacing w:beforeLines="50" w:before="120"/>
        <w:textAlignment w:val="auto"/>
        <w:rPr>
          <w:ins w:id="277" w:author="JK" w:date="2024-08-19T13:14:00Z"/>
          <w:lang w:eastAsia="ja-JP"/>
        </w:rPr>
      </w:pPr>
      <w:ins w:id="278" w:author="JK" w:date="2024-08-19T13:14:00Z">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ins>
    </w:p>
    <w:p w14:paraId="21F27AEF" w14:textId="77777777" w:rsidR="00502194" w:rsidRPr="00502194" w:rsidRDefault="00502194" w:rsidP="00502194">
      <w:pPr>
        <w:numPr>
          <w:ilvl w:val="0"/>
          <w:numId w:val="8"/>
        </w:numPr>
        <w:spacing w:beforeLines="50" w:before="120"/>
        <w:textAlignment w:val="auto"/>
        <w:rPr>
          <w:ins w:id="279" w:author="JK" w:date="2024-08-19T13:14:00Z"/>
          <w:rFonts w:eastAsia="Malgun Gothic"/>
          <w:lang w:eastAsia="ko-KR"/>
        </w:rPr>
      </w:pPr>
      <w:ins w:id="280" w:author="JK" w:date="2024-08-19T13:14:00Z">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ins>
      <w:ins w:id="281" w:author="JK" w:date="2024-08-19T13:22:00Z">
        <w:r>
          <w:rPr>
            <w:rFonts w:eastAsia="Malgun Gothic"/>
            <w:lang w:eastAsia="ko-KR"/>
          </w:rPr>
          <w:t xml:space="preserve">: </w:t>
        </w:r>
      </w:ins>
      <w:ins w:id="282" w:author="JK" w:date="2024-08-19T13:14:00Z">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ins>
    </w:p>
    <w:p w14:paraId="6E62DBB1" w14:textId="77777777" w:rsidR="00502194" w:rsidRPr="008230B2" w:rsidRDefault="00502194" w:rsidP="00502194">
      <w:pPr>
        <w:ind w:left="1080"/>
        <w:rPr>
          <w:ins w:id="283" w:author="JK" w:date="2024-08-19T13:14:00Z"/>
          <w:rFonts w:eastAsia="Malgun Gothic"/>
          <w:lang w:eastAsia="ko-KR"/>
        </w:rPr>
      </w:pPr>
      <w:ins w:id="284" w:author="JK" w:date="2024-08-19T13:14:00Z">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ins w:id="285" w:author="JK" w:date="2024-08-19T13:14:00Z"/>
        </w:trPr>
        <w:tc>
          <w:tcPr>
            <w:tcW w:w="1857" w:type="dxa"/>
            <w:shd w:val="clear" w:color="auto" w:fill="auto"/>
            <w:vAlign w:val="center"/>
            <w:hideMark/>
          </w:tcPr>
          <w:p w14:paraId="61931055" w14:textId="77777777" w:rsidR="00502194" w:rsidRPr="007E3289" w:rsidRDefault="00502194">
            <w:pPr>
              <w:pStyle w:val="TAH"/>
              <w:rPr>
                <w:ins w:id="286" w:author="JK" w:date="2024-08-19T13:14:00Z"/>
                <w:lang w:val="en-US" w:eastAsia="fi-FI"/>
              </w:rPr>
            </w:pPr>
            <w:ins w:id="287" w:author="JK" w:date="2024-08-19T13:14:00Z">
              <w:r>
                <w:rPr>
                  <w:rFonts w:hint="eastAsia"/>
                  <w:lang w:val="en-US" w:eastAsia="ja-JP"/>
                </w:rPr>
                <w:t>CA</w:t>
              </w:r>
              <w:r w:rsidRPr="007E3289">
                <w:rPr>
                  <w:lang w:val="en-US" w:eastAsia="fi-FI"/>
                </w:rPr>
                <w:t xml:space="preserve"> configuration</w:t>
              </w:r>
            </w:ins>
          </w:p>
        </w:tc>
        <w:tc>
          <w:tcPr>
            <w:tcW w:w="5883" w:type="dxa"/>
            <w:vAlign w:val="center"/>
          </w:tcPr>
          <w:p w14:paraId="61E6709B" w14:textId="77777777" w:rsidR="00502194" w:rsidRPr="007E3289" w:rsidDel="00C35823" w:rsidRDefault="00502194">
            <w:pPr>
              <w:pStyle w:val="TAH"/>
              <w:rPr>
                <w:ins w:id="288" w:author="JK" w:date="2024-08-19T13:14:00Z"/>
                <w:lang w:eastAsia="fi-FI"/>
              </w:rPr>
            </w:pPr>
            <w:ins w:id="289" w:author="JK" w:date="2024-08-19T13:14:00Z">
              <w:r w:rsidRPr="007E3289">
                <w:rPr>
                  <w:lang w:val="en-US" w:eastAsia="fi-FI"/>
                </w:rPr>
                <w:t xml:space="preserve">Uplink </w:t>
              </w:r>
              <w:r>
                <w:rPr>
                  <w:rFonts w:hint="eastAsia"/>
                  <w:lang w:val="en-US" w:eastAsia="ja-JP"/>
                </w:rPr>
                <w:t xml:space="preserve">CA </w:t>
              </w:r>
              <w:r w:rsidRPr="007E3289">
                <w:rPr>
                  <w:lang w:val="en-US" w:eastAsia="fi-FI"/>
                </w:rPr>
                <w:t>configuration</w:t>
              </w:r>
            </w:ins>
          </w:p>
        </w:tc>
      </w:tr>
      <w:tr w:rsidR="00502194" w:rsidRPr="007E3289" w14:paraId="1EB13FA0" w14:textId="77777777" w:rsidTr="00502194">
        <w:trPr>
          <w:trHeight w:val="283"/>
          <w:jc w:val="center"/>
          <w:ins w:id="290" w:author="JK" w:date="2024-08-19T13:14:00Z"/>
        </w:trPr>
        <w:tc>
          <w:tcPr>
            <w:tcW w:w="1857" w:type="dxa"/>
            <w:shd w:val="clear" w:color="auto" w:fill="auto"/>
            <w:vAlign w:val="center"/>
          </w:tcPr>
          <w:p w14:paraId="6527A4E8" w14:textId="77777777" w:rsidR="00502194" w:rsidRPr="007E3289" w:rsidRDefault="00502194">
            <w:pPr>
              <w:pStyle w:val="TAH"/>
              <w:rPr>
                <w:ins w:id="291" w:author="JK" w:date="2024-08-19T13:14:00Z"/>
                <w:b w:val="0"/>
                <w:lang w:val="en-US" w:eastAsia="ja-JP"/>
              </w:rPr>
            </w:pPr>
            <w:ins w:id="292" w:author="JK" w:date="2024-08-19T13:14:00Z">
              <w:r>
                <w:rPr>
                  <w:rFonts w:hint="eastAsia"/>
                  <w:b w:val="0"/>
                  <w:lang w:val="en-US" w:eastAsia="ja-JP"/>
                </w:rPr>
                <w:t>CA_1C</w:t>
              </w:r>
            </w:ins>
          </w:p>
        </w:tc>
        <w:tc>
          <w:tcPr>
            <w:tcW w:w="5883" w:type="dxa"/>
            <w:vAlign w:val="center"/>
          </w:tcPr>
          <w:p w14:paraId="3CEE57F6" w14:textId="77777777" w:rsidR="00502194" w:rsidRPr="007E3289" w:rsidRDefault="00502194">
            <w:pPr>
              <w:pStyle w:val="TAH"/>
              <w:rPr>
                <w:ins w:id="293" w:author="JK" w:date="2024-08-19T13:14:00Z"/>
                <w:b w:val="0"/>
                <w:lang w:val="en-US" w:eastAsia="ja-JP"/>
              </w:rPr>
            </w:pPr>
            <w:ins w:id="294" w:author="JK" w:date="2024-08-19T13:14:00Z">
              <w:r>
                <w:rPr>
                  <w:rFonts w:hint="eastAsia"/>
                  <w:b w:val="0"/>
                  <w:lang w:val="en-US" w:eastAsia="ja-JP"/>
                </w:rPr>
                <w:t>None</w:t>
              </w:r>
            </w:ins>
          </w:p>
        </w:tc>
      </w:tr>
    </w:tbl>
    <w:p w14:paraId="10E2AD00" w14:textId="77777777" w:rsidR="00502194" w:rsidRPr="002E5CBA" w:rsidRDefault="00502194" w:rsidP="00502194">
      <w:pPr>
        <w:numPr>
          <w:ilvl w:val="0"/>
          <w:numId w:val="8"/>
        </w:numPr>
        <w:spacing w:beforeLines="50" w:before="120"/>
        <w:ind w:left="1437" w:hanging="357"/>
        <w:rPr>
          <w:ins w:id="295" w:author="JK" w:date="2024-08-19T13:14:00Z"/>
          <w:rFonts w:eastAsia="Malgun Gothic"/>
          <w:lang w:eastAsia="ko-KR"/>
        </w:rPr>
      </w:pPr>
      <w:ins w:id="296" w:author="JK" w:date="2024-08-19T13:14:00Z">
        <w:r>
          <w:rPr>
            <w:rFonts w:hint="eastAsia"/>
            <w:lang w:eastAsia="ja-JP"/>
          </w:rPr>
          <w:t>NR Band 1 requirements shall be completed and specified in advance.</w:t>
        </w:r>
      </w:ins>
    </w:p>
    <w:p w14:paraId="6313A49A" w14:textId="77777777" w:rsidR="00502194" w:rsidRPr="00630341" w:rsidRDefault="00502194" w:rsidP="00502194">
      <w:pPr>
        <w:ind w:left="1080"/>
        <w:rPr>
          <w:ins w:id="297" w:author="JK" w:date="2024-08-19T13:14:00Z"/>
          <w:rFonts w:eastAsia="Malgun Gothic"/>
          <w:lang w:eastAsia="ko-KR"/>
        </w:rPr>
      </w:pPr>
      <w:ins w:id="298" w:author="JK" w:date="2024-08-19T13:14:00Z">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ins>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ins w:id="299" w:author="JK" w:date="2024-08-19T13:14:00Z"/>
        </w:trPr>
        <w:tc>
          <w:tcPr>
            <w:tcW w:w="1933" w:type="dxa"/>
            <w:shd w:val="clear" w:color="auto" w:fill="auto"/>
            <w:vAlign w:val="center"/>
            <w:hideMark/>
          </w:tcPr>
          <w:p w14:paraId="039E8C5A" w14:textId="77777777" w:rsidR="00502194" w:rsidRPr="007E3289" w:rsidRDefault="00502194">
            <w:pPr>
              <w:pStyle w:val="TAH"/>
              <w:rPr>
                <w:ins w:id="300" w:author="JK" w:date="2024-08-19T13:14:00Z"/>
                <w:lang w:val="en-US" w:eastAsia="fi-FI"/>
              </w:rPr>
            </w:pPr>
            <w:ins w:id="301" w:author="JK" w:date="2024-08-19T13:14:00Z">
              <w:r w:rsidRPr="007E3289">
                <w:rPr>
                  <w:lang w:val="en-US" w:eastAsia="fi-FI"/>
                </w:rPr>
                <w:lastRenderedPageBreak/>
                <w:t>EN-DC configuration</w:t>
              </w:r>
            </w:ins>
          </w:p>
        </w:tc>
        <w:tc>
          <w:tcPr>
            <w:tcW w:w="5883" w:type="dxa"/>
            <w:vAlign w:val="center"/>
          </w:tcPr>
          <w:p w14:paraId="747B1B74" w14:textId="77777777" w:rsidR="00502194" w:rsidRPr="007E3289" w:rsidDel="00C35823" w:rsidRDefault="00502194">
            <w:pPr>
              <w:pStyle w:val="TAH"/>
              <w:rPr>
                <w:ins w:id="302" w:author="JK" w:date="2024-08-19T13:14:00Z"/>
                <w:lang w:eastAsia="fi-FI"/>
              </w:rPr>
            </w:pPr>
            <w:ins w:id="303" w:author="JK" w:date="2024-08-19T13:14:00Z">
              <w:r w:rsidRPr="007E3289">
                <w:rPr>
                  <w:lang w:val="en-US" w:eastAsia="fi-FI"/>
                </w:rPr>
                <w:t>Uplink EN-DC</w:t>
              </w:r>
              <w:r>
                <w:rPr>
                  <w:rFonts w:hint="eastAsia"/>
                  <w:lang w:val="en-US" w:eastAsia="ja-JP"/>
                </w:rPr>
                <w:t xml:space="preserve"> </w:t>
              </w:r>
              <w:r w:rsidRPr="007E3289">
                <w:rPr>
                  <w:lang w:val="en-US" w:eastAsia="fi-FI"/>
                </w:rPr>
                <w:t>configuration</w:t>
              </w:r>
            </w:ins>
          </w:p>
        </w:tc>
      </w:tr>
      <w:tr w:rsidR="00502194" w:rsidRPr="007E3289" w14:paraId="1AE765D4" w14:textId="77777777" w:rsidTr="00502194">
        <w:trPr>
          <w:trHeight w:val="283"/>
          <w:jc w:val="center"/>
          <w:ins w:id="304" w:author="JK" w:date="2024-08-19T13:14:00Z"/>
        </w:trPr>
        <w:tc>
          <w:tcPr>
            <w:tcW w:w="1933" w:type="dxa"/>
            <w:shd w:val="clear" w:color="auto" w:fill="auto"/>
            <w:vAlign w:val="center"/>
          </w:tcPr>
          <w:p w14:paraId="735DF943" w14:textId="77777777" w:rsidR="00502194" w:rsidRPr="007E3289" w:rsidRDefault="00502194">
            <w:pPr>
              <w:pStyle w:val="TAH"/>
              <w:rPr>
                <w:ins w:id="305" w:author="JK" w:date="2024-08-19T13:14:00Z"/>
                <w:b w:val="0"/>
                <w:lang w:val="en-US" w:eastAsia="ja-JP"/>
              </w:rPr>
            </w:pPr>
            <w:ins w:id="306" w:author="JK" w:date="2024-08-19T13:14:00Z">
              <w:r>
                <w:rPr>
                  <w:rFonts w:hint="eastAsia"/>
                  <w:b w:val="0"/>
                  <w:lang w:val="en-US" w:eastAsia="ja-JP"/>
                </w:rPr>
                <w:t>CA_1E</w:t>
              </w:r>
            </w:ins>
          </w:p>
        </w:tc>
        <w:tc>
          <w:tcPr>
            <w:tcW w:w="5883" w:type="dxa"/>
            <w:vAlign w:val="center"/>
          </w:tcPr>
          <w:p w14:paraId="77308190" w14:textId="77777777" w:rsidR="00502194" w:rsidRPr="007E3289" w:rsidRDefault="00502194">
            <w:pPr>
              <w:pStyle w:val="TAH"/>
              <w:rPr>
                <w:ins w:id="307" w:author="JK" w:date="2024-08-19T13:14:00Z"/>
                <w:b w:val="0"/>
                <w:lang w:val="en-US" w:eastAsia="ja-JP"/>
              </w:rPr>
            </w:pPr>
            <w:ins w:id="308" w:author="JK" w:date="2024-08-19T13:14:00Z">
              <w:r>
                <w:rPr>
                  <w:rFonts w:hint="eastAsia"/>
                  <w:b w:val="0"/>
                  <w:lang w:val="en-US" w:eastAsia="ja-JP"/>
                </w:rPr>
                <w:t>CA_1D</w:t>
              </w:r>
            </w:ins>
          </w:p>
        </w:tc>
      </w:tr>
    </w:tbl>
    <w:p w14:paraId="3A3A3AE0" w14:textId="77777777" w:rsidR="00502194" w:rsidRPr="000E3598" w:rsidRDefault="00502194" w:rsidP="00502194">
      <w:pPr>
        <w:numPr>
          <w:ilvl w:val="0"/>
          <w:numId w:val="8"/>
        </w:numPr>
        <w:spacing w:beforeLines="50" w:before="120"/>
        <w:ind w:left="1437" w:hanging="357"/>
        <w:rPr>
          <w:ins w:id="309" w:author="JK" w:date="2024-08-19T13:14:00Z"/>
          <w:lang w:eastAsia="ja-JP"/>
        </w:rPr>
      </w:pPr>
      <w:ins w:id="310" w:author="JK" w:date="2024-08-19T13:14:00Z">
        <w:r>
          <w:rPr>
            <w:rFonts w:hint="eastAsia"/>
            <w:lang w:eastAsia="ja-JP"/>
          </w:rPr>
          <w:t>NR CA of DL_CA_1E_UL_1C shall be completed and specified in advance.</w:t>
        </w:r>
      </w:ins>
    </w:p>
    <w:p w14:paraId="66F17A71" w14:textId="77777777" w:rsidR="00502194" w:rsidRPr="00357981" w:rsidRDefault="00502194" w:rsidP="00502194">
      <w:pPr>
        <w:rPr>
          <w:ins w:id="311" w:author="JK" w:date="2024-08-19T13:14:00Z"/>
          <w:lang w:eastAsia="ja-JP"/>
        </w:rPr>
      </w:pPr>
      <w:ins w:id="312" w:author="JK" w:date="2024-08-19T13:14:00Z">
        <w:r w:rsidRPr="00357981">
          <w:rPr>
            <w:lang w:eastAsia="ja-JP"/>
          </w:rPr>
          <w:t xml:space="preserve">The preconditions to propose NR intra-band contiguous CA with UL MIMO in </w:t>
        </w:r>
        <w:r w:rsidRPr="00357981">
          <w:rPr>
            <w:rFonts w:hint="eastAsia"/>
            <w:lang w:eastAsia="ja-JP"/>
          </w:rPr>
          <w:t>Rel-19</w:t>
        </w:r>
        <w:r w:rsidRPr="00357981">
          <w:rPr>
            <w:lang w:eastAsia="ja-JP"/>
          </w:rPr>
          <w:t xml:space="preserve"> are as follows.</w:t>
        </w:r>
      </w:ins>
    </w:p>
    <w:p w14:paraId="58F31D70" w14:textId="77777777" w:rsidR="00502194" w:rsidRPr="00357981" w:rsidRDefault="00502194" w:rsidP="00502194">
      <w:pPr>
        <w:numPr>
          <w:ilvl w:val="0"/>
          <w:numId w:val="19"/>
        </w:numPr>
        <w:spacing w:beforeLines="50" w:before="120"/>
        <w:textAlignment w:val="auto"/>
        <w:rPr>
          <w:ins w:id="313" w:author="JK" w:date="2024-08-19T13:14:00Z"/>
          <w:lang w:eastAsia="ja-JP"/>
        </w:rPr>
      </w:pPr>
      <w:ins w:id="314" w:author="JK" w:date="2024-08-19T13:14:00Z">
        <w:r w:rsidRPr="00357981">
          <w:rPr>
            <w:lang w:eastAsia="ja-JP"/>
          </w:rPr>
          <w:t>NR Intra band CA shall be completed and specified in advance.</w:t>
        </w:r>
      </w:ins>
    </w:p>
    <w:p w14:paraId="01BD2A1B" w14:textId="77777777" w:rsidR="00502194" w:rsidRPr="00502194" w:rsidRDefault="00502194" w:rsidP="00502194">
      <w:pPr>
        <w:numPr>
          <w:ilvl w:val="0"/>
          <w:numId w:val="19"/>
        </w:numPr>
        <w:spacing w:beforeLines="50" w:before="120"/>
        <w:textAlignment w:val="auto"/>
        <w:rPr>
          <w:lang w:eastAsia="ja-JP"/>
        </w:rPr>
      </w:pPr>
      <w:ins w:id="315" w:author="JK" w:date="2024-08-19T13:14:00Z">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ins>
    </w:p>
    <w:p w14:paraId="51050E2C" w14:textId="77777777"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del w:id="316" w:author="Per Lindell" w:date="2024-08-15T10:49:00Z">
        <w:r w:rsidRPr="00D86EE3" w:rsidDel="003436EF">
          <w:rPr>
            <w:b/>
            <w:lang w:eastAsia="zh-CN"/>
          </w:rPr>
          <w:delText>xBUL</w:delText>
        </w:r>
        <w:r w:rsidR="00506987" w:rsidDel="003436EF">
          <w:rPr>
            <w:b/>
            <w:lang w:eastAsia="zh-CN"/>
          </w:rPr>
          <w:delText xml:space="preserve"> </w:delText>
        </w:r>
      </w:del>
      <w:ins w:id="317" w:author="Per Lindell" w:date="2024-08-15T10:49:00Z">
        <w:r w:rsidR="003436EF">
          <w:rPr>
            <w:b/>
            <w:lang w:eastAsia="zh-CN"/>
          </w:rPr>
          <w:t>y</w:t>
        </w:r>
        <w:r w:rsidR="003436EF" w:rsidRPr="00D86EE3">
          <w:rPr>
            <w:b/>
            <w:lang w:eastAsia="zh-CN"/>
          </w:rPr>
          <w:t>BUL</w:t>
        </w:r>
        <w:r w:rsidR="003436EF">
          <w:rPr>
            <w:b/>
            <w:lang w:eastAsia="zh-CN"/>
          </w:rPr>
          <w:t xml:space="preserve"> </w:t>
        </w:r>
      </w:ins>
      <w:r w:rsidR="00506987">
        <w:rPr>
          <w:b/>
          <w:lang w:eastAsia="zh-CN"/>
        </w:rPr>
        <w:t>(</w:t>
      </w:r>
      <w:del w:id="318" w:author="Per Lindell" w:date="2024-08-15T10:49:00Z">
        <w:r w:rsidR="00506987" w:rsidDel="003436EF">
          <w:rPr>
            <w:b/>
            <w:lang w:eastAsia="zh-CN"/>
          </w:rPr>
          <w:delText>x</w:delText>
        </w:r>
      </w:del>
      <w:ins w:id="319" w:author="Per Lindell" w:date="2024-08-15T10:49:00Z">
        <w:r w:rsidR="003436EF">
          <w:rPr>
            <w:b/>
            <w:lang w:eastAsia="zh-CN"/>
          </w:rPr>
          <w:t>y</w:t>
        </w:r>
      </w:ins>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 </w:t>
      </w:r>
      <w:r w:rsidR="00F96E40">
        <w:t xml:space="preserve"> to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320" w:name="_Hlk174612697"/>
      <w:r w:rsidRPr="00D17916">
        <w:rPr>
          <w:lang w:eastAsia="ja-JP"/>
        </w:rPr>
        <w:t>DC configurations including inter band CA for 2 different bands DL with up to 2 different bands UL</w:t>
      </w:r>
    </w:p>
    <w:p w14:paraId="0A2AA534" w14:textId="7777777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del w:id="321" w:author="Per Lindell" w:date="2024-08-15T10:49:00Z">
        <w:r w:rsidRPr="00D86EE3" w:rsidDel="003436EF">
          <w:rPr>
            <w:b/>
            <w:lang w:eastAsia="zh-CN"/>
          </w:rPr>
          <w:delText>xBUL</w:delText>
        </w:r>
        <w:r w:rsidR="00126AF0" w:rsidDel="003436EF">
          <w:rPr>
            <w:b/>
            <w:lang w:eastAsia="zh-CN"/>
          </w:rPr>
          <w:delText xml:space="preserve"> </w:delText>
        </w:r>
      </w:del>
      <w:ins w:id="322" w:author="Per Lindell" w:date="2024-08-15T10:49:00Z">
        <w:r w:rsidR="003436EF">
          <w:rPr>
            <w:b/>
            <w:lang w:eastAsia="zh-CN"/>
          </w:rPr>
          <w:t>y</w:t>
        </w:r>
        <w:r w:rsidR="003436EF" w:rsidRPr="00D86EE3">
          <w:rPr>
            <w:b/>
            <w:lang w:eastAsia="zh-CN"/>
          </w:rPr>
          <w:t>BUL</w:t>
        </w:r>
        <w:r w:rsidR="003436EF">
          <w:rPr>
            <w:b/>
            <w:lang w:eastAsia="zh-CN"/>
          </w:rPr>
          <w:t xml:space="preserve"> </w:t>
        </w:r>
      </w:ins>
      <w:r w:rsidR="00126AF0">
        <w:rPr>
          <w:b/>
          <w:lang w:eastAsia="zh-CN"/>
        </w:rPr>
        <w:t>(</w:t>
      </w:r>
      <w:del w:id="323" w:author="Per Lindell" w:date="2024-08-15T10:49:00Z">
        <w:r w:rsidR="00126AF0" w:rsidDel="003436EF">
          <w:rPr>
            <w:b/>
            <w:lang w:eastAsia="zh-CN"/>
          </w:rPr>
          <w:delText>x</w:delText>
        </w:r>
      </w:del>
      <w:ins w:id="324" w:author="Per Lindell" w:date="2024-08-15T10:49:00Z">
        <w:r w:rsidR="003436EF">
          <w:rPr>
            <w:b/>
            <w:lang w:eastAsia="zh-CN"/>
          </w:rPr>
          <w:t>y</w:t>
        </w:r>
      </w:ins>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77777777"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del w:id="325" w:author="Per Lindell" w:date="2024-08-15T10:51:00Z">
        <w:r w:rsidRPr="00126AF0" w:rsidDel="007E4027">
          <w:rPr>
            <w:lang w:eastAsia="ja-JP"/>
          </w:rPr>
          <w:delText xml:space="preserve">x </w:delText>
        </w:r>
      </w:del>
      <w:ins w:id="326" w:author="Per Lindell" w:date="2024-08-15T10:51:00Z">
        <w:r w:rsidR="007E4027">
          <w:rPr>
            <w:lang w:eastAsia="ja-JP"/>
          </w:rPr>
          <w:t>y</w:t>
        </w:r>
        <w:r w:rsidR="007E4027" w:rsidRPr="00126AF0">
          <w:rPr>
            <w:lang w:eastAsia="ja-JP"/>
          </w:rPr>
          <w:t xml:space="preserve"> </w:t>
        </w:r>
      </w:ins>
      <w:r w:rsidRPr="00126AF0">
        <w:rPr>
          <w:lang w:eastAsia="ja-JP"/>
        </w:rPr>
        <w:t>different bands UL(</w:t>
      </w:r>
      <w:del w:id="327" w:author="Per Lindell" w:date="2024-08-15T10:51:00Z">
        <w:r w:rsidRPr="00126AF0" w:rsidDel="007E4027">
          <w:rPr>
            <w:lang w:eastAsia="ja-JP"/>
          </w:rPr>
          <w:delText>x</w:delText>
        </w:r>
      </w:del>
      <w:ins w:id="328" w:author="Per Lindell" w:date="2024-08-15T10:51:00Z">
        <w:r w:rsidR="007E4027">
          <w:rPr>
            <w:lang w:eastAsia="ja-JP"/>
          </w:rPr>
          <w:t>y</w:t>
        </w:r>
      </w:ins>
      <w:r w:rsidRPr="00126AF0">
        <w:rPr>
          <w:lang w:eastAsia="ja-JP"/>
        </w:rPr>
        <w:t>=1,2)</w:t>
      </w:r>
    </w:p>
    <w:p w14:paraId="221BD93A" w14:textId="77777777"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del w:id="329" w:author="Per Lindell" w:date="2024-08-15T10:49:00Z">
        <w:r w:rsidRPr="00D86EE3" w:rsidDel="003436EF">
          <w:rPr>
            <w:b/>
            <w:lang w:eastAsia="zh-CN"/>
          </w:rPr>
          <w:delText>yBDL</w:delText>
        </w:r>
      </w:del>
      <w:ins w:id="330" w:author="Per Lindell" w:date="2024-08-15T10:49:00Z">
        <w:r w:rsidR="003436EF">
          <w:rPr>
            <w:b/>
            <w:lang w:eastAsia="zh-CN"/>
          </w:rPr>
          <w:t>x</w:t>
        </w:r>
        <w:r w:rsidR="003436EF" w:rsidRPr="00D86EE3">
          <w:rPr>
            <w:b/>
            <w:lang w:eastAsia="zh-CN"/>
          </w:rPr>
          <w:t>BDL</w:t>
        </w:r>
      </w:ins>
      <w:r w:rsidRPr="00D86EE3">
        <w:rPr>
          <w:b/>
          <w:lang w:eastAsia="zh-CN"/>
        </w:rPr>
        <w:t>_</w:t>
      </w:r>
      <w:del w:id="331" w:author="Per Lindell" w:date="2024-08-15T10:49:00Z">
        <w:r w:rsidRPr="00D86EE3" w:rsidDel="003436EF">
          <w:rPr>
            <w:b/>
            <w:lang w:eastAsia="zh-CN"/>
          </w:rPr>
          <w:delText xml:space="preserve">xBUL </w:delText>
        </w:r>
      </w:del>
      <w:ins w:id="332" w:author="Per Lindell" w:date="2024-08-15T10:49:00Z">
        <w:r w:rsidR="003436EF">
          <w:rPr>
            <w:b/>
            <w:lang w:eastAsia="zh-CN"/>
          </w:rPr>
          <w:t>y</w:t>
        </w:r>
        <w:r w:rsidR="003436EF" w:rsidRPr="00D86EE3">
          <w:rPr>
            <w:b/>
            <w:lang w:eastAsia="zh-CN"/>
          </w:rPr>
          <w:t xml:space="preserve">BUL </w:t>
        </w:r>
      </w:ins>
      <w:ins w:id="333" w:author="Per Lindell" w:date="2024-08-30T19:15:00Z">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ins>
      <w:del w:id="334" w:author="Per Lindell" w:date="2024-08-30T19:15:00Z">
        <w:r w:rsidR="00AA56CB" w:rsidRPr="00D86EE3" w:rsidDel="00AA56CB">
          <w:rPr>
            <w:b/>
            <w:lang w:eastAsia="zh-CN"/>
          </w:rPr>
          <w:delText>(y&gt;3</w:delText>
        </w:r>
        <w:r w:rsidR="00AA56CB" w:rsidDel="00AA56CB">
          <w:rPr>
            <w:b/>
            <w:lang w:eastAsia="zh-CN"/>
          </w:rPr>
          <w:delText>, x=1,2</w:delText>
        </w:r>
        <w:r w:rsidR="00AA56CB" w:rsidRPr="00D86EE3" w:rsidDel="00AA56CB">
          <w:rPr>
            <w:b/>
            <w:lang w:eastAsia="zh-CN"/>
          </w:rPr>
          <w:delText>)</w:delText>
        </w:r>
      </w:del>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77777777" w:rsidR="00BC13B7" w:rsidRPr="00D86EE3" w:rsidRDefault="00BC13B7" w:rsidP="00BC13B7">
      <w:pPr>
        <w:numPr>
          <w:ilvl w:val="1"/>
          <w:numId w:val="10"/>
        </w:numPr>
        <w:ind w:right="-99"/>
        <w:rPr>
          <w:lang w:eastAsia="ja-JP"/>
        </w:rPr>
      </w:pPr>
      <w:bookmarkStart w:id="335" w:name="_Hlk174611914"/>
      <w:bookmarkStart w:id="336" w:name="_Hlk174612008"/>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del w:id="337" w:author="Per Lindell" w:date="2024-08-15T10:51:00Z">
        <w:r w:rsidR="00044C87" w:rsidDel="007E4027">
          <w:rPr>
            <w:lang w:eastAsia="ja-JP"/>
          </w:rPr>
          <w:delText>y</w:delText>
        </w:r>
        <w:r w:rsidRPr="00126AF0" w:rsidDel="007E4027">
          <w:rPr>
            <w:lang w:eastAsia="ja-JP"/>
          </w:rPr>
          <w:delText xml:space="preserve"> </w:delText>
        </w:r>
      </w:del>
      <w:ins w:id="338" w:author="Per Lindell" w:date="2024-08-15T10:51:00Z">
        <w:r w:rsidR="007E4027">
          <w:rPr>
            <w:lang w:eastAsia="ja-JP"/>
          </w:rPr>
          <w:t>x</w:t>
        </w:r>
        <w:r w:rsidR="007E4027" w:rsidRPr="00126AF0">
          <w:rPr>
            <w:lang w:eastAsia="ja-JP"/>
          </w:rPr>
          <w:t xml:space="preserve"> </w:t>
        </w:r>
      </w:ins>
      <w:r w:rsidRPr="00126AF0">
        <w:rPr>
          <w:lang w:eastAsia="ja-JP"/>
        </w:rPr>
        <w:t xml:space="preserve">different bands DL with </w:t>
      </w:r>
      <w:del w:id="339" w:author="Per Lindell" w:date="2024-08-15T10:52:00Z">
        <w:r w:rsidRPr="00126AF0" w:rsidDel="007E4027">
          <w:rPr>
            <w:lang w:eastAsia="ja-JP"/>
          </w:rPr>
          <w:delText xml:space="preserve">x </w:delText>
        </w:r>
      </w:del>
      <w:ins w:id="340" w:author="Per Lindell" w:date="2024-08-15T10:52:00Z">
        <w:r w:rsidR="007E4027">
          <w:rPr>
            <w:lang w:eastAsia="ja-JP"/>
          </w:rPr>
          <w:t>y</w:t>
        </w:r>
        <w:r w:rsidR="007E4027" w:rsidRPr="00126AF0">
          <w:rPr>
            <w:lang w:eastAsia="ja-JP"/>
          </w:rPr>
          <w:t xml:space="preserve"> </w:t>
        </w:r>
      </w:ins>
      <w:r w:rsidRPr="00126AF0">
        <w:rPr>
          <w:lang w:eastAsia="ja-JP"/>
        </w:rPr>
        <w:t>different bands UL</w:t>
      </w:r>
      <w:r w:rsidR="00044C87">
        <w:rPr>
          <w:lang w:eastAsia="ja-JP"/>
        </w:rPr>
        <w:t xml:space="preserve"> </w:t>
      </w:r>
      <w:ins w:id="341" w:author="Per Lindell" w:date="2024-08-30T19:17:00Z">
        <w:r w:rsidR="00AA56CB" w:rsidRPr="00126AF0">
          <w:rPr>
            <w:lang w:eastAsia="ja-JP"/>
          </w:rPr>
          <w:t>(</w:t>
        </w:r>
        <w:r w:rsidR="00AA56CB">
          <w:rPr>
            <w:lang w:eastAsia="ja-JP"/>
          </w:rPr>
          <w:t>3&lt;x&lt;7, y</w:t>
        </w:r>
        <w:r w:rsidR="00AA56CB" w:rsidRPr="00126AF0">
          <w:rPr>
            <w:lang w:eastAsia="ja-JP"/>
          </w:rPr>
          <w:t>=1,2)</w:t>
        </w:r>
      </w:ins>
      <w:del w:id="342" w:author="Per Lindell" w:date="2024-08-30T19:17:00Z">
        <w:r w:rsidR="00AA56CB" w:rsidRPr="00126AF0" w:rsidDel="00AA56CB">
          <w:rPr>
            <w:lang w:eastAsia="ja-JP"/>
          </w:rPr>
          <w:delText>(</w:delText>
        </w:r>
        <w:r w:rsidR="00AA56CB" w:rsidDel="00AA56CB">
          <w:rPr>
            <w:lang w:eastAsia="ja-JP"/>
          </w:rPr>
          <w:delText xml:space="preserve">y&gt;3, </w:delText>
        </w:r>
        <w:r w:rsidR="00AA56CB" w:rsidRPr="00126AF0" w:rsidDel="00AA56CB">
          <w:rPr>
            <w:lang w:eastAsia="ja-JP"/>
          </w:rPr>
          <w:delText>x=1,2)</w:delText>
        </w:r>
      </w:del>
      <w:r w:rsidR="00AA56CB" w:rsidRPr="00126AF0">
        <w:rPr>
          <w:lang w:eastAsia="ja-JP"/>
        </w:rPr>
        <w:t xml:space="preserve"> </w:t>
      </w:r>
      <w:bookmarkEnd w:id="336"/>
    </w:p>
    <w:bookmarkEnd w:id="335"/>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77777777" w:rsidR="00D86EE3" w:rsidRDefault="004958CD" w:rsidP="00D86EE3">
      <w:pPr>
        <w:numPr>
          <w:ilvl w:val="0"/>
          <w:numId w:val="10"/>
        </w:numPr>
        <w:ind w:right="-99"/>
      </w:pPr>
      <w:bookmarkStart w:id="343" w:name="_Hlk174968026"/>
      <w:r>
        <w:t xml:space="preserve">SUL </w:t>
      </w:r>
      <w:del w:id="344" w:author="Per Lindell" w:date="2024-08-30T09:05:00Z">
        <w:r w:rsidR="00BE2FBF" w:rsidDel="00033A91">
          <w:delText xml:space="preserve"> </w:delText>
        </w:r>
      </w:del>
      <w:r w:rsidR="00D86EE3">
        <w:t>configurations</w:t>
      </w:r>
      <w:r>
        <w:t xml:space="preserve"> and CA band combinations with SUL(s) </w:t>
      </w:r>
      <w:r w:rsidR="00D86EE3">
        <w:t>to be specified</w:t>
      </w:r>
      <w:r w:rsidR="00653EE4">
        <w:t xml:space="preserve"> with power class 3 (PC3)</w:t>
      </w:r>
      <w:ins w:id="345" w:author="Per Lindell" w:date="2024-08-15T10:54:00Z">
        <w:r w:rsidR="007E4027">
          <w:t xml:space="preserve"> with </w:t>
        </w:r>
      </w:ins>
      <w:ins w:id="346" w:author="Per Lindell" w:date="2024-08-15T10:55:00Z">
        <w:r w:rsidR="007E4027">
          <w:t xml:space="preserve">a </w:t>
        </w:r>
      </w:ins>
      <w:ins w:id="347" w:author="Per Lindell" w:date="2024-08-15T10:54:00Z">
        <w:r w:rsidR="007E4027">
          <w:t>possibilit</w:t>
        </w:r>
      </w:ins>
      <w:ins w:id="348" w:author="Per Lindell" w:date="2024-08-15T10:55:00Z">
        <w:r w:rsidR="007E4027">
          <w:t xml:space="preserve">y of </w:t>
        </w:r>
      </w:ins>
      <w:ins w:id="349" w:author="Per Lindell" w:date="2024-08-15T10:54:00Z">
        <w:r w:rsidR="007E4027" w:rsidRPr="00C13D2B">
          <w:t>supporting UL MIMO in SUL</w:t>
        </w:r>
      </w:ins>
      <w:ins w:id="350" w:author="Per Lindell" w:date="2024-08-30T19:19:00Z">
        <w:r w:rsidR="00AA56CB">
          <w:t>:</w:t>
        </w:r>
      </w:ins>
    </w:p>
    <w:p w14:paraId="246DB66D" w14:textId="77777777" w:rsidR="00094B71" w:rsidDel="00AA56CB" w:rsidRDefault="00BE2FBF" w:rsidP="00BE2FBF">
      <w:pPr>
        <w:numPr>
          <w:ilvl w:val="1"/>
          <w:numId w:val="10"/>
        </w:numPr>
        <w:ind w:right="-99"/>
        <w:rPr>
          <w:ins w:id="351" w:author="Huawei" w:date="2024-08-27T12:08:00Z"/>
          <w:del w:id="352" w:author="Per Lindell" w:date="2024-08-30T19:19:00Z"/>
          <w:lang w:eastAsia="ja-JP"/>
        </w:rPr>
      </w:pPr>
      <w:del w:id="353" w:author="Per Lindell" w:date="2024-08-30T19:19:00Z">
        <w:r w:rsidDel="00AA56CB">
          <w:rPr>
            <w:lang w:eastAsia="ja-JP"/>
          </w:rPr>
          <w:delText>SA NR SUL configurations:</w:delText>
        </w:r>
      </w:del>
      <w:del w:id="354" w:author="Per Lindell" w:date="2024-08-30T19:18:00Z">
        <w:r w:rsidDel="00AA56CB">
          <w:rPr>
            <w:lang w:eastAsia="ja-JP"/>
          </w:rPr>
          <w:delText xml:space="preserve"> </w:delText>
        </w:r>
        <w:r w:rsidR="00AA56CB" w:rsidDel="00AA56CB">
          <w:rPr>
            <w:lang w:eastAsia="ja-JP"/>
          </w:rPr>
          <w:delText>1 NR SUL band + x NR bands</w:delText>
        </w:r>
      </w:del>
    </w:p>
    <w:p w14:paraId="1FFC2E7E" w14:textId="77777777" w:rsidR="00094B71" w:rsidRDefault="00094B71" w:rsidP="00094B71">
      <w:pPr>
        <w:numPr>
          <w:ilvl w:val="2"/>
          <w:numId w:val="10"/>
        </w:numPr>
        <w:ind w:right="-99"/>
        <w:rPr>
          <w:ins w:id="355" w:author="Huawei" w:date="2024-08-27T12:08:00Z"/>
          <w:lang w:eastAsia="ja-JP"/>
        </w:rPr>
      </w:pPr>
      <w:ins w:id="356" w:author="Huawei" w:date="2024-08-27T12:08:00Z">
        <w:r>
          <w:rPr>
            <w:lang w:eastAsia="ja-JP"/>
          </w:rPr>
          <w:t>1 SUL band + (1 NR band or intra-band CA of 1 NR band)</w:t>
        </w:r>
      </w:ins>
    </w:p>
    <w:p w14:paraId="289068C6" w14:textId="77777777" w:rsidR="00094B71" w:rsidRDefault="00094B71" w:rsidP="00094B71">
      <w:pPr>
        <w:numPr>
          <w:ilvl w:val="2"/>
          <w:numId w:val="10"/>
        </w:numPr>
        <w:ind w:right="-99"/>
        <w:rPr>
          <w:ins w:id="357" w:author="Huawei" w:date="2024-08-27T12:08:00Z"/>
          <w:lang w:eastAsia="ja-JP"/>
        </w:rPr>
      </w:pPr>
      <w:ins w:id="358" w:author="Huawei" w:date="2024-08-27T12:08:00Z">
        <w:r>
          <w:rPr>
            <w:lang w:eastAsia="ja-JP"/>
          </w:rPr>
          <w:t xml:space="preserve">1 SUL band + </w:t>
        </w:r>
      </w:ins>
      <w:ins w:id="359" w:author="Zhangpeng" w:date="2024-08-30T10:43:00Z">
        <w:r w:rsidR="006D5391">
          <w:rPr>
            <w:lang w:eastAsia="ja-JP"/>
          </w:rPr>
          <w:t>k</w:t>
        </w:r>
      </w:ins>
      <w:ins w:id="360" w:author="Huawei" w:date="2024-08-27T12:08:00Z">
        <w:r>
          <w:rPr>
            <w:lang w:eastAsia="ja-JP"/>
          </w:rPr>
          <w:t xml:space="preserve"> NR bands (</w:t>
        </w:r>
      </w:ins>
      <w:ins w:id="361" w:author="Per Lindell" w:date="2024-08-30T18:51:00Z">
        <w:r w:rsidR="00322C90">
          <w:rPr>
            <w:lang w:eastAsia="ja-JP"/>
          </w:rPr>
          <w:t>k</w:t>
        </w:r>
      </w:ins>
      <w:ins w:id="362" w:author="Huawei" w:date="2024-08-27T12:08:00Z">
        <w:r>
          <w:rPr>
            <w:lang w:eastAsia="ja-JP"/>
          </w:rPr>
          <w:t>=2, 3, 4, 5) inter-band CA</w:t>
        </w:r>
      </w:ins>
    </w:p>
    <w:p w14:paraId="471034F8" w14:textId="77777777" w:rsidR="00094B71" w:rsidRDefault="00094B71" w:rsidP="00094B71">
      <w:pPr>
        <w:numPr>
          <w:ilvl w:val="2"/>
          <w:numId w:val="10"/>
        </w:numPr>
        <w:ind w:right="-99"/>
        <w:rPr>
          <w:ins w:id="363" w:author="Huawei" w:date="2024-08-27T12:08:00Z"/>
          <w:lang w:eastAsia="ja-JP"/>
        </w:rPr>
      </w:pPr>
      <w:ins w:id="364" w:author="Huawei" w:date="2024-08-27T12:08:00Z">
        <w:r>
          <w:rPr>
            <w:lang w:eastAsia="ja-JP"/>
          </w:rPr>
          <w:t>2 SUL bands + intra-band CA of 1 NR band</w:t>
        </w:r>
      </w:ins>
    </w:p>
    <w:p w14:paraId="53CCDB0B" w14:textId="77777777" w:rsidR="00BE2FBF" w:rsidRDefault="00094B71" w:rsidP="00094B71">
      <w:pPr>
        <w:numPr>
          <w:ilvl w:val="2"/>
          <w:numId w:val="10"/>
        </w:numPr>
        <w:ind w:right="-99"/>
        <w:rPr>
          <w:ins w:id="365" w:author="Zhangpeng" w:date="2024-08-30T10:36:00Z"/>
          <w:lang w:eastAsia="ja-JP"/>
        </w:rPr>
      </w:pPr>
      <w:ins w:id="366" w:author="Huawei" w:date="2024-08-27T12:08:00Z">
        <w:r>
          <w:rPr>
            <w:lang w:eastAsia="ja-JP"/>
          </w:rPr>
          <w:t xml:space="preserve">2 SUL bands + </w:t>
        </w:r>
      </w:ins>
      <w:ins w:id="367" w:author="Zhangpeng" w:date="2024-08-30T10:43:00Z">
        <w:r w:rsidR="006D5391">
          <w:rPr>
            <w:lang w:eastAsia="ja-JP"/>
          </w:rPr>
          <w:t>k</w:t>
        </w:r>
      </w:ins>
      <w:ins w:id="368" w:author="Huawei" w:date="2024-08-27T12:08:00Z">
        <w:r>
          <w:rPr>
            <w:lang w:eastAsia="ja-JP"/>
          </w:rPr>
          <w:t xml:space="preserve"> NR bands (</w:t>
        </w:r>
      </w:ins>
      <w:ins w:id="369" w:author="Per Lindell" w:date="2024-08-30T18:51:00Z">
        <w:r w:rsidR="00322C90">
          <w:rPr>
            <w:lang w:eastAsia="ja-JP"/>
          </w:rPr>
          <w:t>k</w:t>
        </w:r>
      </w:ins>
      <w:ins w:id="370" w:author="Huawei" w:date="2024-08-27T12:08:00Z">
        <w:r>
          <w:rPr>
            <w:lang w:eastAsia="ja-JP"/>
          </w:rPr>
          <w:t>=2, 3, 4, 5) inter-band CA</w:t>
        </w:r>
      </w:ins>
    </w:p>
    <w:p w14:paraId="74FC23BD" w14:textId="77777777" w:rsidR="00322C90" w:rsidRDefault="00322C90" w:rsidP="00322C90">
      <w:pPr>
        <w:ind w:left="1800" w:right="-99"/>
        <w:rPr>
          <w:ins w:id="371" w:author="Per Lindell" w:date="2024-08-30T18:52:00Z"/>
          <w:lang w:eastAsia="ja-JP"/>
        </w:rPr>
      </w:pPr>
      <w:ins w:id="372" w:author="Per Lindell" w:date="2024-08-30T18:52:00Z">
        <w:r w:rsidRPr="00B82C7B">
          <w:rPr>
            <w:lang w:eastAsia="zh-CN"/>
          </w:rPr>
          <w:t>NOTE 1:  UL NR bands</w:t>
        </w:r>
      </w:ins>
      <w:ins w:id="373" w:author="Huawei" w:date="2024-08-31T10:40:00Z">
        <w:r w:rsidR="00D55630" w:rsidRPr="00B82C7B">
          <w:rPr>
            <w:lang w:eastAsia="zh-CN"/>
          </w:rPr>
          <w:t xml:space="preserve"> for CA</w:t>
        </w:r>
      </w:ins>
      <w:ins w:id="374" w:author="Per Lindell" w:date="2024-08-30T18:52:00Z">
        <w:r w:rsidRPr="00B82C7B">
          <w:rPr>
            <w:lang w:eastAsia="zh-CN"/>
          </w:rPr>
          <w:t xml:space="preserve"> are a subset of the DL NR bands and for SUL bands the notation rule shall follow the approved WF R4-2306546</w:t>
        </w:r>
      </w:ins>
      <w:ins w:id="375" w:author="Huawei" w:date="2024-08-31T10:40:00Z">
        <w:r w:rsidR="00D55630" w:rsidRPr="00B82C7B">
          <w:rPr>
            <w:lang w:eastAsia="zh-CN"/>
          </w:rPr>
          <w:t xml:space="preserve"> and WF </w:t>
        </w:r>
      </w:ins>
      <w:ins w:id="376" w:author="Huawei" w:date="2024-08-31T10:45:00Z">
        <w:r w:rsidR="00D55630" w:rsidRPr="00B82C7B">
          <w:rPr>
            <w:lang w:eastAsia="zh-CN"/>
          </w:rPr>
          <w:t>R4-2303459</w:t>
        </w:r>
      </w:ins>
      <w:ins w:id="377" w:author="Per Lindell" w:date="2024-08-30T18:52:00Z">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ins>
    </w:p>
    <w:p w14:paraId="07F3F556" w14:textId="77777777" w:rsidR="00322C90" w:rsidDel="00322C90" w:rsidRDefault="00322C90" w:rsidP="00322C90">
      <w:pPr>
        <w:ind w:left="1800" w:right="-99"/>
        <w:rPr>
          <w:del w:id="378" w:author="Per Lindell" w:date="2024-08-30T18:56:00Z"/>
          <w:lang w:eastAsia="ja-JP"/>
        </w:rPr>
      </w:pPr>
    </w:p>
    <w:bookmarkEnd w:id="320"/>
    <w:p w14:paraId="35179878" w14:textId="77777777" w:rsidR="004958CD" w:rsidDel="00322C90" w:rsidRDefault="00092C6D" w:rsidP="004958CD">
      <w:pPr>
        <w:numPr>
          <w:ilvl w:val="1"/>
          <w:numId w:val="10"/>
        </w:numPr>
        <w:ind w:right="-99"/>
        <w:rPr>
          <w:del w:id="379" w:author="Per Lindell" w:date="2024-08-30T18:56:00Z"/>
        </w:rPr>
      </w:pPr>
      <w:del w:id="380" w:author="Per Lindell" w:date="2024-08-30T18:56:00Z">
        <w:r w:rsidDel="00322C90">
          <w:rPr>
            <w:lang w:eastAsia="ja-JP"/>
          </w:rPr>
          <w:delText>CA</w:delText>
        </w:r>
        <w:r w:rsidDel="00322C90">
          <w:rPr>
            <w:rFonts w:hint="eastAsia"/>
            <w:lang w:eastAsia="ja-JP"/>
          </w:rPr>
          <w:delText xml:space="preserve"> </w:delText>
        </w:r>
        <w:r w:rsidDel="00322C90">
          <w:delText xml:space="preserve">configurations with </w:delText>
        </w:r>
        <w:r w:rsidDel="00322C90">
          <w:rPr>
            <w:rFonts w:hint="eastAsia"/>
            <w:lang w:eastAsia="zh-CN"/>
          </w:rPr>
          <w:delText>two</w:delText>
        </w:r>
        <w:r w:rsidDel="00322C90">
          <w:delText xml:space="preserve"> SUL </w:delText>
        </w:r>
        <w:r w:rsidDel="00322C90">
          <w:rPr>
            <w:rFonts w:hint="eastAsia"/>
            <w:lang w:eastAsia="zh-CN"/>
          </w:rPr>
          <w:delText>cell</w:delText>
        </w:r>
        <w:r w:rsidDel="00322C90">
          <w:delText>s</w:delText>
        </w:r>
      </w:del>
    </w:p>
    <w:p w14:paraId="6540FE38" w14:textId="77777777" w:rsidR="003C0C04" w:rsidDel="003C0C04" w:rsidRDefault="003C0C04" w:rsidP="003C0C04">
      <w:pPr>
        <w:numPr>
          <w:ilvl w:val="2"/>
          <w:numId w:val="10"/>
        </w:numPr>
        <w:ind w:right="-99"/>
        <w:rPr>
          <w:del w:id="381" w:author="Per Lindell" w:date="2024-08-30T19:26:00Z"/>
        </w:rPr>
      </w:pPr>
      <w:del w:id="382" w:author="Per Lindell" w:date="2024-08-30T19:26:00Z">
        <w:r w:rsidDel="003C0C04">
          <w:delText>Note: Simultaneous uplink transmission on band pairs {SUL and another SUL}, {SUL and corresponding NUL} and {SUL and non-corresponding NUL} are not supported in Rel-19.</w:delText>
        </w:r>
      </w:del>
    </w:p>
    <w:p w14:paraId="0965A741" w14:textId="77777777" w:rsidR="00B922C0" w:rsidRPr="00C31A95" w:rsidRDefault="00B922C0" w:rsidP="00B922C0">
      <w:pPr>
        <w:rPr>
          <w:ins w:id="383" w:author="Per Lindell" w:date="2024-08-15T11:31:00Z"/>
          <w:lang w:eastAsia="ja-JP"/>
        </w:rPr>
      </w:pPr>
      <w:bookmarkStart w:id="384" w:name="_Hlk174970798"/>
      <w:bookmarkEnd w:id="343"/>
      <w:ins w:id="385" w:author="Per Lindell" w:date="2024-08-15T11:31:00Z">
        <w:r w:rsidRPr="00BF238B">
          <w:rPr>
            <w:rFonts w:hint="eastAsia"/>
            <w:bCs/>
            <w:lang w:val="en-US"/>
          </w:rPr>
          <w:t xml:space="preserve">For </w:t>
        </w:r>
        <w:r w:rsidRPr="00BF238B">
          <w:rPr>
            <w:bCs/>
            <w:lang w:val="en-US"/>
          </w:rPr>
          <w:t xml:space="preserve">the </w:t>
        </w:r>
        <w:r>
          <w:rPr>
            <w:b/>
            <w:bCs/>
            <w:lang w:val="en-US"/>
          </w:rPr>
          <w:t>Objective #2~#</w:t>
        </w:r>
      </w:ins>
      <w:ins w:id="386" w:author="JK" w:date="2024-08-19T14:41:00Z">
        <w:r w:rsidR="00D961F4">
          <w:rPr>
            <w:b/>
            <w:bCs/>
            <w:lang w:val="en-US"/>
          </w:rPr>
          <w:t>4</w:t>
        </w:r>
      </w:ins>
      <w:ins w:id="387" w:author="Per Lindell" w:date="2024-08-15T11:31:00Z">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384"/>
      </w:ins>
    </w:p>
    <w:p w14:paraId="1BCE1439" w14:textId="77777777" w:rsidR="00B922C0" w:rsidRPr="002F059B" w:rsidRDefault="00B922C0" w:rsidP="00B922C0">
      <w:pPr>
        <w:numPr>
          <w:ilvl w:val="0"/>
          <w:numId w:val="19"/>
        </w:numPr>
        <w:spacing w:beforeLines="50" w:before="120"/>
        <w:textAlignment w:val="auto"/>
        <w:rPr>
          <w:ins w:id="388" w:author="Per Lindell" w:date="2024-08-15T11:31:00Z"/>
          <w:lang w:eastAsia="ja-JP"/>
        </w:rPr>
      </w:pPr>
      <w:ins w:id="389" w:author="Per Lindell" w:date="2024-08-15T11:31:00Z">
        <w:r w:rsidRPr="002F059B">
          <w:rPr>
            <w:lang w:eastAsia="ja-JP"/>
          </w:rPr>
          <w:t>Constituent NR band and NR Intra band CA shall be completed and specified in advance.</w:t>
        </w:r>
      </w:ins>
    </w:p>
    <w:p w14:paraId="4BEA9D9B" w14:textId="77777777" w:rsidR="00B922C0" w:rsidRPr="002F059B" w:rsidRDefault="00B922C0" w:rsidP="00B922C0">
      <w:pPr>
        <w:numPr>
          <w:ilvl w:val="0"/>
          <w:numId w:val="19"/>
        </w:numPr>
        <w:spacing w:beforeLines="50" w:before="120"/>
        <w:textAlignment w:val="auto"/>
        <w:rPr>
          <w:ins w:id="390" w:author="Per Lindell" w:date="2024-08-15T11:31:00Z"/>
          <w:lang w:eastAsia="ja-JP"/>
        </w:rPr>
      </w:pPr>
      <w:ins w:id="391" w:author="Per Lindell" w:date="2024-08-15T11:31:00Z">
        <w:r>
          <w:rPr>
            <w:lang w:eastAsia="ja-JP"/>
          </w:rPr>
          <w:t>All the fallbacks of the proposed inter-band CA/DC shall be completed and specified in advance</w:t>
        </w:r>
      </w:ins>
    </w:p>
    <w:p w14:paraId="02AD276B" w14:textId="77777777" w:rsidR="00B922C0" w:rsidRPr="00800B67" w:rsidRDefault="00B922C0" w:rsidP="008D3C65">
      <w:pPr>
        <w:ind w:left="1440"/>
        <w:rPr>
          <w:ins w:id="392" w:author="Per Lindell" w:date="2024-08-15T11:31:00Z"/>
          <w:lang w:eastAsia="ja-JP"/>
        </w:rPr>
      </w:pPr>
      <w:ins w:id="393" w:author="Per Lindell" w:date="2024-08-15T11:31:00Z">
        <w:r w:rsidRPr="00800B67">
          <w:rPr>
            <w:lang w:eastAsia="ja-JP"/>
          </w:rPr>
          <w:t xml:space="preserve">Example 1: If the following configuration is proposed, </w:t>
        </w:r>
      </w:ins>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ins w:id="394" w:author="Per Lindell" w:date="2024-08-15T11:31:00Z"/>
        </w:trPr>
        <w:tc>
          <w:tcPr>
            <w:tcW w:w="1937" w:type="dxa"/>
            <w:vAlign w:val="center"/>
          </w:tcPr>
          <w:p w14:paraId="47CDDAC2" w14:textId="77777777" w:rsidR="00B922C0" w:rsidRDefault="00B922C0" w:rsidP="00E61D08">
            <w:pPr>
              <w:pStyle w:val="TAH"/>
              <w:rPr>
                <w:ins w:id="395" w:author="Per Lindell" w:date="2024-08-15T11:31:00Z"/>
                <w:rFonts w:cs="Arial"/>
                <w:lang w:val="en-US" w:eastAsia="fi-FI"/>
              </w:rPr>
            </w:pPr>
            <w:ins w:id="396" w:author="Per Lindell" w:date="2024-08-15T11:31:00Z">
              <w:r>
                <w:rPr>
                  <w:rFonts w:cs="Arial"/>
                  <w:lang w:val="en-US" w:eastAsia="ja-JP"/>
                </w:rPr>
                <w:lastRenderedPageBreak/>
                <w:t>CA</w:t>
              </w:r>
              <w:r>
                <w:rPr>
                  <w:rFonts w:cs="Arial"/>
                  <w:lang w:val="en-US" w:eastAsia="fi-FI"/>
                </w:rPr>
                <w:t xml:space="preserve"> configuration</w:t>
              </w:r>
            </w:ins>
          </w:p>
        </w:tc>
        <w:tc>
          <w:tcPr>
            <w:tcW w:w="5883" w:type="dxa"/>
            <w:vAlign w:val="center"/>
          </w:tcPr>
          <w:p w14:paraId="3F4E28BC" w14:textId="77777777" w:rsidR="00B922C0" w:rsidRDefault="00B922C0" w:rsidP="00E61D08">
            <w:pPr>
              <w:pStyle w:val="TAH"/>
              <w:rPr>
                <w:ins w:id="397" w:author="Per Lindell" w:date="2024-08-15T11:31:00Z"/>
                <w:rFonts w:cs="Arial"/>
                <w:lang w:eastAsia="fi-FI"/>
              </w:rPr>
            </w:pPr>
            <w:ins w:id="398" w:author="Per Lindell" w:date="2024-08-15T11:31:00Z">
              <w:r>
                <w:rPr>
                  <w:rFonts w:cs="Arial"/>
                  <w:lang w:val="en-US" w:eastAsia="fi-FI"/>
                </w:rPr>
                <w:t xml:space="preserve">Uplink </w:t>
              </w:r>
              <w:r>
                <w:rPr>
                  <w:rFonts w:cs="Arial"/>
                  <w:lang w:val="en-US" w:eastAsia="ja-JP"/>
                </w:rPr>
                <w:t xml:space="preserve">CA </w:t>
              </w:r>
              <w:r>
                <w:rPr>
                  <w:rFonts w:cs="Arial"/>
                  <w:lang w:val="en-US" w:eastAsia="fi-FI"/>
                </w:rPr>
                <w:t>configuration</w:t>
              </w:r>
            </w:ins>
          </w:p>
        </w:tc>
      </w:tr>
      <w:tr w:rsidR="00B922C0" w14:paraId="55C6C45E" w14:textId="77777777" w:rsidTr="008D3C65">
        <w:trPr>
          <w:trHeight w:val="283"/>
          <w:jc w:val="center"/>
          <w:ins w:id="399" w:author="Per Lindell" w:date="2024-08-15T11:31:00Z"/>
        </w:trPr>
        <w:tc>
          <w:tcPr>
            <w:tcW w:w="1937" w:type="dxa"/>
            <w:vAlign w:val="center"/>
          </w:tcPr>
          <w:p w14:paraId="4DA91E92" w14:textId="77777777" w:rsidR="00B922C0" w:rsidRDefault="00B922C0" w:rsidP="00E61D08">
            <w:pPr>
              <w:pStyle w:val="TAH"/>
              <w:rPr>
                <w:ins w:id="400" w:author="Per Lindell" w:date="2024-08-15T11:31:00Z"/>
                <w:rFonts w:cs="Arial"/>
                <w:b w:val="0"/>
                <w:lang w:val="en-US" w:eastAsia="ja-JP"/>
              </w:rPr>
            </w:pPr>
            <w:ins w:id="401" w:author="Per Lindell" w:date="2024-08-15T11:31:00Z">
              <w:r>
                <w:rPr>
                  <w:rFonts w:cs="Arial"/>
                  <w:b w:val="0"/>
                  <w:lang w:val="en-US" w:eastAsia="ja-JP"/>
                </w:rPr>
                <w:t>CA_n1A</w:t>
              </w:r>
              <w:r>
                <w:rPr>
                  <w:rFonts w:cs="Arial" w:hint="eastAsia"/>
                  <w:b w:val="0"/>
                  <w:lang w:val="en-US" w:eastAsia="zh-CN"/>
                </w:rPr>
                <w:t>-</w:t>
              </w:r>
              <w:r>
                <w:rPr>
                  <w:rFonts w:cs="Arial"/>
                  <w:b w:val="0"/>
                  <w:lang w:val="en-US" w:eastAsia="ja-JP"/>
                </w:rPr>
                <w:t>n2A</w:t>
              </w:r>
            </w:ins>
          </w:p>
        </w:tc>
        <w:tc>
          <w:tcPr>
            <w:tcW w:w="5883" w:type="dxa"/>
            <w:vAlign w:val="center"/>
          </w:tcPr>
          <w:p w14:paraId="6C06A3CC" w14:textId="77777777" w:rsidR="00B922C0" w:rsidRDefault="00B922C0" w:rsidP="00E61D08">
            <w:pPr>
              <w:pStyle w:val="TAH"/>
              <w:rPr>
                <w:ins w:id="402" w:author="Per Lindell" w:date="2024-08-15T11:31:00Z"/>
                <w:rFonts w:cs="Arial"/>
                <w:b w:val="0"/>
                <w:lang w:val="en-US" w:eastAsia="zh-CN"/>
              </w:rPr>
            </w:pPr>
            <w:ins w:id="403" w:author="Per Lindell" w:date="2024-08-15T11:31:00Z">
              <w:r>
                <w:rPr>
                  <w:rFonts w:cs="Arial" w:hint="eastAsia"/>
                  <w:b w:val="0"/>
                  <w:lang w:val="en-US" w:eastAsia="zh-CN"/>
                </w:rPr>
                <w:t>-</w:t>
              </w:r>
            </w:ins>
          </w:p>
        </w:tc>
      </w:tr>
    </w:tbl>
    <w:p w14:paraId="45681C58" w14:textId="77777777" w:rsidR="00B922C0" w:rsidRPr="00800B67" w:rsidRDefault="00B922C0" w:rsidP="008D3C65">
      <w:pPr>
        <w:numPr>
          <w:ilvl w:val="0"/>
          <w:numId w:val="19"/>
        </w:numPr>
        <w:spacing w:beforeLines="50" w:before="120"/>
        <w:ind w:left="1860"/>
        <w:textAlignment w:val="auto"/>
        <w:rPr>
          <w:ins w:id="404" w:author="Per Lindell" w:date="2024-08-15T11:31:00Z"/>
          <w:lang w:eastAsia="ja-JP"/>
        </w:rPr>
      </w:pPr>
      <w:ins w:id="405" w:author="Per Lindell" w:date="2024-08-15T11:31:00Z">
        <w:r w:rsidRPr="00800B67">
          <w:rPr>
            <w:lang w:eastAsia="ja-JP"/>
          </w:rPr>
          <w:t>NR Band n1 and n2 requirements shall be completed and specified in advanced.</w:t>
        </w:r>
      </w:ins>
    </w:p>
    <w:p w14:paraId="46143FC6" w14:textId="77777777" w:rsidR="00B922C0" w:rsidRPr="00800B67" w:rsidRDefault="00B922C0" w:rsidP="008D3C65">
      <w:pPr>
        <w:ind w:left="1440"/>
        <w:rPr>
          <w:ins w:id="406" w:author="Per Lindell" w:date="2024-08-15T11:31:00Z"/>
          <w:lang w:eastAsia="ja-JP"/>
        </w:rPr>
      </w:pPr>
      <w:ins w:id="407" w:author="Per Lindell" w:date="2024-08-15T11:31:00Z">
        <w:r w:rsidRPr="00800B67">
          <w:rPr>
            <w:lang w:eastAsia="ja-JP"/>
          </w:rPr>
          <w:t xml:space="preserve">Example 2: If the following configuration is proposed, </w:t>
        </w:r>
      </w:ins>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ins w:id="408" w:author="Per Lindell" w:date="2024-08-15T11:31:00Z"/>
        </w:trPr>
        <w:tc>
          <w:tcPr>
            <w:tcW w:w="2034" w:type="dxa"/>
            <w:vAlign w:val="center"/>
          </w:tcPr>
          <w:p w14:paraId="11DF66AD" w14:textId="77777777" w:rsidR="00B922C0" w:rsidRDefault="00B922C0" w:rsidP="00E61D08">
            <w:pPr>
              <w:pStyle w:val="TAH"/>
              <w:rPr>
                <w:ins w:id="409" w:author="Per Lindell" w:date="2024-08-15T11:31:00Z"/>
                <w:rFonts w:cs="Arial"/>
                <w:lang w:val="en-US" w:eastAsia="fi-FI"/>
              </w:rPr>
            </w:pPr>
            <w:ins w:id="410" w:author="Per Lindell" w:date="2024-08-15T11:31:00Z">
              <w:r>
                <w:rPr>
                  <w:rFonts w:cs="Arial"/>
                  <w:lang w:val="en-US" w:eastAsia="zh-CN"/>
                </w:rPr>
                <w:t xml:space="preserve">CA </w:t>
              </w:r>
              <w:r>
                <w:rPr>
                  <w:rFonts w:cs="Arial"/>
                  <w:lang w:val="en-US" w:eastAsia="fi-FI"/>
                </w:rPr>
                <w:t>configuration</w:t>
              </w:r>
            </w:ins>
          </w:p>
        </w:tc>
        <w:tc>
          <w:tcPr>
            <w:tcW w:w="5883" w:type="dxa"/>
            <w:vAlign w:val="center"/>
          </w:tcPr>
          <w:p w14:paraId="4272A2DC" w14:textId="77777777" w:rsidR="00B922C0" w:rsidRDefault="00B922C0" w:rsidP="00E61D08">
            <w:pPr>
              <w:pStyle w:val="TAH"/>
              <w:rPr>
                <w:ins w:id="411" w:author="Per Lindell" w:date="2024-08-15T11:31:00Z"/>
                <w:rFonts w:cs="Arial"/>
                <w:lang w:eastAsia="fi-FI"/>
              </w:rPr>
            </w:pPr>
            <w:ins w:id="412" w:author="Per Lindell" w:date="2024-08-15T11:31:00Z">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ins>
          </w:p>
        </w:tc>
      </w:tr>
      <w:tr w:rsidR="00B922C0" w14:paraId="49D74E14" w14:textId="77777777" w:rsidTr="008D3C65">
        <w:trPr>
          <w:trHeight w:val="283"/>
          <w:jc w:val="center"/>
          <w:ins w:id="413" w:author="Per Lindell" w:date="2024-08-15T11:31:00Z"/>
        </w:trPr>
        <w:tc>
          <w:tcPr>
            <w:tcW w:w="2034" w:type="dxa"/>
            <w:vAlign w:val="center"/>
          </w:tcPr>
          <w:p w14:paraId="736A69C4" w14:textId="77777777" w:rsidR="00B922C0" w:rsidRDefault="00B922C0" w:rsidP="00E61D08">
            <w:pPr>
              <w:pStyle w:val="TAH"/>
              <w:rPr>
                <w:ins w:id="414" w:author="Per Lindell" w:date="2024-08-15T11:31:00Z"/>
                <w:rFonts w:cs="Arial"/>
                <w:b w:val="0"/>
                <w:lang w:val="en-US" w:eastAsia="ja-JP"/>
              </w:rPr>
            </w:pPr>
            <w:ins w:id="415" w:author="Per Lindell" w:date="2024-08-15T11:31:00Z">
              <w:r>
                <w:rPr>
                  <w:rFonts w:cs="Arial"/>
                  <w:b w:val="0"/>
                  <w:lang w:val="en-US" w:eastAsia="ja-JP"/>
                </w:rPr>
                <w:t>CA_n1C</w:t>
              </w:r>
              <w:r>
                <w:rPr>
                  <w:rFonts w:cs="Arial" w:hint="eastAsia"/>
                  <w:b w:val="0"/>
                  <w:lang w:val="en-US" w:eastAsia="zh-CN"/>
                </w:rPr>
                <w:t>-</w:t>
              </w:r>
              <w:r>
                <w:rPr>
                  <w:rFonts w:cs="Arial"/>
                  <w:b w:val="0"/>
                  <w:lang w:val="en-US" w:eastAsia="ja-JP"/>
                </w:rPr>
                <w:t>n2C</w:t>
              </w:r>
            </w:ins>
          </w:p>
        </w:tc>
        <w:tc>
          <w:tcPr>
            <w:tcW w:w="5883" w:type="dxa"/>
            <w:vAlign w:val="center"/>
          </w:tcPr>
          <w:p w14:paraId="54688C32" w14:textId="77777777" w:rsidR="00B922C0" w:rsidRDefault="00B922C0" w:rsidP="00E61D08">
            <w:pPr>
              <w:pStyle w:val="TAH"/>
              <w:rPr>
                <w:ins w:id="416" w:author="Per Lindell" w:date="2024-08-15T11:31:00Z"/>
                <w:rFonts w:cs="Arial"/>
                <w:b w:val="0"/>
                <w:lang w:val="en-US" w:eastAsia="ja-JP"/>
              </w:rPr>
            </w:pPr>
            <w:ins w:id="417" w:author="Per Lindell" w:date="2024-08-15T11:31:00Z">
              <w:r>
                <w:rPr>
                  <w:rFonts w:cs="Arial"/>
                  <w:b w:val="0"/>
                  <w:lang w:val="en-US" w:eastAsia="ja-JP"/>
                </w:rPr>
                <w:t>CA_n1</w:t>
              </w:r>
              <w:r>
                <w:rPr>
                  <w:rFonts w:cs="Arial" w:hint="eastAsia"/>
                  <w:b w:val="0"/>
                  <w:lang w:val="en-US" w:eastAsia="zh-CN"/>
                </w:rPr>
                <w:t>A-</w:t>
              </w:r>
              <w:r>
                <w:rPr>
                  <w:rFonts w:cs="Arial"/>
                  <w:b w:val="0"/>
                  <w:lang w:val="en-US" w:eastAsia="ja-JP"/>
                </w:rPr>
                <w:t>n2C</w:t>
              </w:r>
            </w:ins>
          </w:p>
        </w:tc>
      </w:tr>
    </w:tbl>
    <w:p w14:paraId="63DB2F07" w14:textId="77777777" w:rsidR="00B922C0" w:rsidRPr="00800B67" w:rsidRDefault="00B922C0" w:rsidP="008D3C65">
      <w:pPr>
        <w:numPr>
          <w:ilvl w:val="0"/>
          <w:numId w:val="19"/>
        </w:numPr>
        <w:spacing w:beforeLines="50" w:before="120"/>
        <w:ind w:left="1860"/>
        <w:textAlignment w:val="auto"/>
        <w:rPr>
          <w:ins w:id="418" w:author="Per Lindell" w:date="2024-08-15T11:31:00Z"/>
          <w:lang w:eastAsia="ja-JP"/>
        </w:rPr>
      </w:pPr>
      <w:ins w:id="419" w:author="Per Lindell" w:date="2024-08-15T11:31:00Z">
        <w:r w:rsidRPr="00800B67">
          <w:rPr>
            <w:lang w:eastAsia="ja-JP"/>
          </w:rPr>
          <w:t>NR intra band CA of DL_CA_n2C_UL_CA_n2C requirements shall be completed and specified in advanced.</w:t>
        </w:r>
      </w:ins>
    </w:p>
    <w:p w14:paraId="6AA8109C" w14:textId="77777777" w:rsidR="00B922C0" w:rsidRPr="00AE36FC" w:rsidRDefault="00B922C0" w:rsidP="008D3C65">
      <w:pPr>
        <w:ind w:left="1440"/>
        <w:rPr>
          <w:ins w:id="420" w:author="Per Lindell" w:date="2024-08-15T11:31:00Z"/>
          <w:lang w:eastAsia="ja-JP"/>
        </w:rPr>
      </w:pPr>
      <w:ins w:id="421" w:author="Per Lindell" w:date="2024-08-15T11:31:00Z">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ins>
    </w:p>
    <w:p w14:paraId="4C920E2F" w14:textId="77777777" w:rsidR="00B922C0" w:rsidRDefault="00B922C0" w:rsidP="008D3C65">
      <w:pPr>
        <w:numPr>
          <w:ilvl w:val="0"/>
          <w:numId w:val="8"/>
        </w:numPr>
        <w:spacing w:beforeLines="50" w:before="120"/>
        <w:ind w:left="1797" w:hanging="357"/>
        <w:rPr>
          <w:ins w:id="422" w:author="Per Lindell" w:date="2024-08-15T11:31:00Z"/>
          <w:rFonts w:eastAsia="Malgun Gothic"/>
          <w:lang w:eastAsia="ko-KR"/>
        </w:rPr>
      </w:pPr>
      <w:ins w:id="423" w:author="Per Lindell" w:date="2024-08-15T11:31:00Z">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3 …..</w:t>
        </w:r>
        <w:r>
          <w:rPr>
            <w:rFonts w:hint="eastAsia"/>
            <w:lang w:eastAsia="ja-JP"/>
          </w:rPr>
          <w:t xml:space="preserve"> Band </w:t>
        </w:r>
        <w:r>
          <w:rPr>
            <w:lang w:eastAsia="ja-JP"/>
          </w:rPr>
          <w:t>x</w:t>
        </w:r>
        <w:r>
          <w:rPr>
            <w:rFonts w:hint="eastAsia"/>
            <w:lang w:eastAsia="ja-JP"/>
          </w:rPr>
          <w:t xml:space="preserve"> requirements shall be completed and specified in advanced.</w:t>
        </w:r>
      </w:ins>
    </w:p>
    <w:p w14:paraId="1A36EEED" w14:textId="77777777" w:rsidR="009F0CEC" w:rsidRPr="00A41C09" w:rsidRDefault="002E3D57" w:rsidP="00833927">
      <w:pPr>
        <w:spacing w:before="360"/>
        <w:ind w:right="-96"/>
        <w:rPr>
          <w:b/>
          <w:bCs/>
          <w:lang w:val="en-US"/>
        </w:rPr>
      </w:pPr>
      <w:r w:rsidRPr="00BF238B">
        <w:rPr>
          <w:rFonts w:hint="eastAsia"/>
          <w:bCs/>
          <w:lang w:val="en-US"/>
        </w:rPr>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bandwidths and bandwidth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frequency being in close proximity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ins w:id="424" w:author="Per Lindell" w:date="2024-08-15T11:02:00Z">
        <w:r w:rsidR="007E4027">
          <w:t xml:space="preserve"> below</w:t>
        </w:r>
      </w:ins>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3B9633AD" w14:textId="77777777" w:rsidR="00E110E6" w:rsidRPr="00C1633C" w:rsidDel="00FC0403" w:rsidRDefault="00E110E6" w:rsidP="00C1633C">
      <w:pPr>
        <w:ind w:right="-99"/>
        <w:rPr>
          <w:del w:id="425" w:author="Per Lindell" w:date="2024-08-07T11:44:00Z"/>
          <w:bCs/>
          <w:lang w:val="en-US"/>
        </w:rPr>
      </w:pPr>
      <w:bookmarkStart w:id="426" w:name="_Hlk174612243"/>
      <w:del w:id="427" w:author="Per Lindell" w:date="2024-08-07T11:44:00Z">
        <w:r w:rsidRPr="00C1633C" w:rsidDel="00FC0403">
          <w:rPr>
            <w:rFonts w:hint="eastAsia"/>
            <w:bCs/>
            <w:lang w:val="en-US"/>
          </w:rPr>
          <w:delText>O</w:delText>
        </w:r>
        <w:r w:rsidR="005E14E0" w:rsidDel="00FC0403">
          <w:rPr>
            <w:bCs/>
            <w:lang w:val="en-US"/>
          </w:rPr>
          <w:delText>f all Rel-19 CA/DC/SUL band</w:delText>
        </w:r>
        <w:r w:rsidRPr="00C1633C" w:rsidDel="00FC0403">
          <w:rPr>
            <w:bCs/>
            <w:lang w:val="en-US"/>
          </w:rPr>
          <w:delText xml:space="preserve"> combinations that fall into the category defined by the WI title. An overview table of these CA combinations is provided here:</w:delText>
        </w:r>
      </w:del>
    </w:p>
    <w:p w14:paraId="0C4937F6" w14:textId="77777777" w:rsidR="008D3C65" w:rsidRDefault="008D3C65" w:rsidP="00C1633C">
      <w:pPr>
        <w:ind w:right="-99"/>
        <w:rPr>
          <w:ins w:id="428" w:author="JK" w:date="2024-08-19T13:27:00Z"/>
          <w:b/>
          <w:bCs/>
        </w:rPr>
      </w:pPr>
      <w:bookmarkStart w:id="429" w:name="_Hlk174966754"/>
      <w:ins w:id="430" w:author="JK" w:date="2024-08-19T13:27:00Z">
        <w:r>
          <w:rPr>
            <w:b/>
            <w:bCs/>
          </w:rPr>
          <w:t xml:space="preserve">All CA/DC/SUL configurations to be specified in the objectives of this WI are collected in the attached Excel </w:t>
        </w:r>
      </w:ins>
      <w:ins w:id="431" w:author="JK" w:date="2024-08-19T13:28:00Z">
        <w:r>
          <w:rPr>
            <w:b/>
            <w:bCs/>
          </w:rPr>
          <w:t>sheet.</w:t>
        </w:r>
      </w:ins>
      <w:bookmarkEnd w:id="429"/>
    </w:p>
    <w:p w14:paraId="6FF4901C" w14:textId="77777777" w:rsidR="00E110E6" w:rsidDel="008D3C65" w:rsidRDefault="00E110E6" w:rsidP="00C1633C">
      <w:pPr>
        <w:ind w:right="-99"/>
        <w:rPr>
          <w:del w:id="432" w:author="JK" w:date="2024-08-19T13:31:00Z"/>
          <w:b/>
          <w:bCs/>
        </w:rPr>
      </w:pPr>
      <w:bookmarkStart w:id="433" w:name="_Hlk174966644"/>
      <w:del w:id="434" w:author="JK" w:date="2024-08-19T13:31:00Z">
        <w:r w:rsidRPr="00F87467" w:rsidDel="008D3C65">
          <w:rPr>
            <w:b/>
            <w:bCs/>
          </w:rPr>
          <w:delText xml:space="preserve">An overview table of these </w:delText>
        </w:r>
        <w:r w:rsidR="00FB764C" w:rsidDel="008D3C65">
          <w:rPr>
            <w:b/>
            <w:bCs/>
          </w:rPr>
          <w:delText>CA/</w:delText>
        </w:r>
        <w:r w:rsidDel="008D3C65">
          <w:rPr>
            <w:rFonts w:hint="eastAsia"/>
            <w:b/>
            <w:lang w:eastAsia="ja-JP"/>
          </w:rPr>
          <w:delText>DC</w:delText>
        </w:r>
        <w:r w:rsidR="00FB764C" w:rsidDel="008D3C65">
          <w:rPr>
            <w:b/>
            <w:lang w:eastAsia="ja-JP"/>
          </w:rPr>
          <w:delText>/SUL</w:delText>
        </w:r>
        <w:r w:rsidRPr="00F87467" w:rsidDel="008D3C65">
          <w:rPr>
            <w:rFonts w:hint="eastAsia"/>
            <w:b/>
            <w:lang w:eastAsia="ja-JP"/>
          </w:rPr>
          <w:delText xml:space="preserve"> </w:delText>
        </w:r>
        <w:r w:rsidRPr="00F87467" w:rsidDel="008D3C65">
          <w:rPr>
            <w:b/>
          </w:rPr>
          <w:delText>configurations</w:delText>
        </w:r>
        <w:r w:rsidRPr="00F87467" w:rsidDel="008D3C65">
          <w:rPr>
            <w:b/>
            <w:bCs/>
          </w:rPr>
          <w:delText xml:space="preserve"> is </w:delText>
        </w:r>
        <w:r w:rsidDel="008D3C65">
          <w:rPr>
            <w:b/>
            <w:bCs/>
          </w:rPr>
          <w:delText xml:space="preserve">to be </w:delText>
        </w:r>
        <w:r w:rsidRPr="00F87467" w:rsidDel="008D3C65">
          <w:rPr>
            <w:b/>
            <w:bCs/>
          </w:rPr>
          <w:delText xml:space="preserve">provided in </w:delText>
        </w:r>
        <w:r w:rsidDel="008D3C65">
          <w:rPr>
            <w:b/>
            <w:bCs/>
          </w:rPr>
          <w:delText xml:space="preserve">the attached </w:delText>
        </w:r>
        <w:r w:rsidRPr="00F87467" w:rsidDel="008D3C65">
          <w:rPr>
            <w:b/>
            <w:bCs/>
          </w:rPr>
          <w:delText>Excel sheet.</w:delText>
        </w:r>
        <w:bookmarkEnd w:id="433"/>
      </w:del>
    </w:p>
    <w:bookmarkEnd w:id="426"/>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hint="eastAsia"/>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Tdoc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all </w:t>
      </w:r>
      <w:r w:rsidRPr="001E30CF">
        <w:rPr>
          <w:lang w:eastAsia="zh-TW"/>
        </w:rPr>
        <w:t xml:space="preserve">of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all of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all of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Change w:id="435">
          <w:tblGrid>
            <w:gridCol w:w="1617"/>
            <w:gridCol w:w="1134"/>
            <w:gridCol w:w="2409"/>
            <w:gridCol w:w="993"/>
            <w:gridCol w:w="1074"/>
            <w:gridCol w:w="2328"/>
          </w:tblGrid>
        </w:tblGridChange>
      </w:tblGrid>
      <w:tr w:rsidR="00B2743D" w:rsidRPr="00913464" w14:paraId="5A8390C7" w14:textId="77777777" w:rsidTr="00166CED">
        <w:tc>
          <w:tcPr>
            <w:tcW w:w="9555"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66CED">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66CED">
        <w:tc>
          <w:tcPr>
            <w:tcW w:w="1617" w:type="dxa"/>
          </w:tcPr>
          <w:p w14:paraId="16B845E7" w14:textId="77777777" w:rsidR="00AB7DBD" w:rsidRPr="00AB7DBD" w:rsidRDefault="00AB7DBD" w:rsidP="00AB7DBD">
            <w:pPr>
              <w:pStyle w:val="Guidance"/>
              <w:spacing w:after="0"/>
              <w:rPr>
                <w:rFonts w:eastAsia="MS Mincho" w:hint="eastAsia"/>
                <w:i w:val="0"/>
                <w:sz w:val="18"/>
              </w:rPr>
            </w:pPr>
            <w:r w:rsidRPr="00AB7DBD">
              <w:rPr>
                <w:i w:val="0"/>
                <w:sz w:val="18"/>
              </w:rPr>
              <w:t>Internal TR</w:t>
            </w:r>
          </w:p>
        </w:tc>
        <w:tc>
          <w:tcPr>
            <w:tcW w:w="1134" w:type="dxa"/>
          </w:tcPr>
          <w:p w14:paraId="365E5D86" w14:textId="77777777" w:rsidR="00AB7DBD" w:rsidRPr="00AB7DBD" w:rsidRDefault="00166CED" w:rsidP="00AB7DBD">
            <w:pPr>
              <w:pStyle w:val="Guidance"/>
              <w:spacing w:after="0"/>
              <w:rPr>
                <w:rFonts w:hint="eastAsia"/>
                <w:i w:val="0"/>
                <w:sz w:val="18"/>
                <w:lang w:eastAsia="zh-CN"/>
              </w:rPr>
            </w:pPr>
            <w:ins w:id="436" w:author="JK" w:date="2024-08-19T13:46:00Z">
              <w:r w:rsidRPr="00166CED">
                <w:rPr>
                  <w:i w:val="0"/>
                  <w:sz w:val="18"/>
                  <w:lang w:eastAsia="zh-CN"/>
                </w:rPr>
                <w:t>38.719-01-01</w:t>
              </w:r>
            </w:ins>
            <w:del w:id="437" w:author="JK" w:date="2024-08-19T13:46:00Z">
              <w:r w:rsidR="00AB7DBD" w:rsidDel="00166CED">
                <w:rPr>
                  <w:rFonts w:hint="eastAsia"/>
                  <w:i w:val="0"/>
                  <w:sz w:val="18"/>
                  <w:lang w:eastAsia="zh-CN"/>
                </w:rPr>
                <w:delText>3</w:delText>
              </w:r>
              <w:r w:rsidR="00AB7DBD" w:rsidDel="00166CED">
                <w:rPr>
                  <w:i w:val="0"/>
                  <w:sz w:val="18"/>
                  <w:lang w:eastAsia="zh-CN"/>
                </w:rPr>
                <w:delText>8.xxx</w:delText>
              </w:r>
            </w:del>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1C2B265"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77777777" w:rsidR="00E81E64" w:rsidRPr="00E81E64" w:rsidRDefault="00E81E64" w:rsidP="00AB7DBD">
            <w:pPr>
              <w:pStyle w:val="Guidance"/>
              <w:spacing w:after="0"/>
              <w:rPr>
                <w:rFonts w:eastAsia="MS Mincho" w:hint="eastAsia"/>
                <w:i w:val="0"/>
                <w:sz w:val="18"/>
              </w:rPr>
            </w:pPr>
            <w:r w:rsidRPr="00E81E64">
              <w:rPr>
                <w:rFonts w:eastAsia="MS Mincho"/>
                <w:i w:val="0"/>
                <w:sz w:val="18"/>
              </w:rPr>
              <w:t>per.lindell@ERICSSON.COM</w:t>
            </w:r>
          </w:p>
        </w:tc>
      </w:tr>
      <w:tr w:rsidR="00AB7DBD" w:rsidRPr="00913464" w14:paraId="2556E5CA" w14:textId="77777777" w:rsidTr="00166CED">
        <w:tc>
          <w:tcPr>
            <w:tcW w:w="1617" w:type="dxa"/>
          </w:tcPr>
          <w:p w14:paraId="02F28517" w14:textId="77777777" w:rsidR="00AB7DBD" w:rsidRPr="00AB7DBD" w:rsidRDefault="00AB7DBD" w:rsidP="00AB7DBD">
            <w:pPr>
              <w:pStyle w:val="Guidance"/>
              <w:spacing w:after="0"/>
              <w:rPr>
                <w:rFonts w:eastAsia="MS Mincho" w:hint="eastAsia"/>
                <w:i w:val="0"/>
                <w:sz w:val="18"/>
              </w:rPr>
            </w:pPr>
            <w:r w:rsidRPr="00AB7DBD">
              <w:rPr>
                <w:i w:val="0"/>
                <w:sz w:val="18"/>
              </w:rPr>
              <w:t>Internal TR</w:t>
            </w:r>
          </w:p>
        </w:tc>
        <w:tc>
          <w:tcPr>
            <w:tcW w:w="1134" w:type="dxa"/>
          </w:tcPr>
          <w:p w14:paraId="2CE86D18" w14:textId="77777777" w:rsidR="00AB7DBD" w:rsidRPr="00AB7DBD" w:rsidRDefault="00166CED" w:rsidP="00AB7DBD">
            <w:pPr>
              <w:pStyle w:val="Guidance"/>
              <w:spacing w:after="0"/>
              <w:rPr>
                <w:rFonts w:hint="eastAsia"/>
                <w:i w:val="0"/>
                <w:sz w:val="18"/>
                <w:lang w:eastAsia="zh-CN"/>
              </w:rPr>
            </w:pPr>
            <w:ins w:id="438" w:author="JK" w:date="2024-08-19T13:47:00Z">
              <w:r w:rsidRPr="00166CED">
                <w:rPr>
                  <w:i w:val="0"/>
                  <w:sz w:val="18"/>
                  <w:lang w:eastAsia="zh-CN"/>
                </w:rPr>
                <w:t>38.719-02-01</w:t>
              </w:r>
            </w:ins>
            <w:del w:id="439" w:author="JK" w:date="2024-08-19T13:47:00Z">
              <w:r w:rsidR="00AB7DBD" w:rsidDel="00166CED">
                <w:rPr>
                  <w:rFonts w:hint="eastAsia"/>
                  <w:i w:val="0"/>
                  <w:sz w:val="18"/>
                  <w:lang w:eastAsia="zh-CN"/>
                </w:rPr>
                <w:delText>3</w:delText>
              </w:r>
              <w:r w:rsidR="00AB7DBD" w:rsidDel="00166CED">
                <w:rPr>
                  <w:i w:val="0"/>
                  <w:sz w:val="18"/>
                  <w:lang w:eastAsia="zh-CN"/>
                </w:rPr>
                <w:delText>8.xxx</w:delText>
              </w:r>
            </w:del>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17CEB3DA"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Default="00E81E64" w:rsidP="00AB7DBD">
            <w:pPr>
              <w:pStyle w:val="Guidance"/>
              <w:spacing w:after="0"/>
              <w:rPr>
                <w:rFonts w:eastAsia="MS Mincho"/>
                <w:i w:val="0"/>
                <w:sz w:val="18"/>
              </w:rPr>
            </w:pPr>
            <w:r w:rsidRPr="00E81E64">
              <w:rPr>
                <w:rFonts w:eastAsia="MS Mincho" w:hint="eastAsia"/>
                <w:i w:val="0"/>
                <w:sz w:val="18"/>
              </w:rPr>
              <w:t>Wubin</w:t>
            </w:r>
            <w:r>
              <w:rPr>
                <w:rFonts w:eastAsia="MS Mincho"/>
                <w:i w:val="0"/>
                <w:sz w:val="18"/>
              </w:rPr>
              <w:t xml:space="preserve"> ZHOU,</w:t>
            </w:r>
          </w:p>
          <w:p w14:paraId="60AE05BA" w14:textId="77777777" w:rsidR="00E81E64" w:rsidRPr="00E81E64" w:rsidRDefault="00E81E64" w:rsidP="00AB7DBD">
            <w:pPr>
              <w:pStyle w:val="Guidance"/>
              <w:spacing w:after="0"/>
              <w:rPr>
                <w:rFonts w:eastAsia="MS Mincho" w:hint="eastAsia"/>
                <w:i w:val="0"/>
                <w:sz w:val="18"/>
              </w:rPr>
            </w:pPr>
            <w:hyperlink r:id="rId12" w:history="1">
              <w:r w:rsidRPr="00E81E64">
                <w:rPr>
                  <w:i w:val="0"/>
                </w:rPr>
                <w:t>zhou.wubin@ZTE.COM.CN</w:t>
              </w:r>
            </w:hyperlink>
          </w:p>
          <w:p w14:paraId="0F1EA2C4" w14:textId="77777777" w:rsidR="00E81E64" w:rsidRPr="00E81E64" w:rsidRDefault="00E81E64" w:rsidP="00AB7DBD">
            <w:pPr>
              <w:pStyle w:val="Guidance"/>
              <w:spacing w:after="0"/>
              <w:rPr>
                <w:rFonts w:eastAsia="MS Mincho" w:hint="eastAsia"/>
                <w:i w:val="0"/>
                <w:sz w:val="18"/>
              </w:rPr>
            </w:pPr>
          </w:p>
        </w:tc>
      </w:tr>
      <w:tr w:rsidR="00AB7DBD" w:rsidRPr="00913464" w14:paraId="15AC5A62" w14:textId="77777777" w:rsidTr="00166CED">
        <w:tc>
          <w:tcPr>
            <w:tcW w:w="1617" w:type="dxa"/>
          </w:tcPr>
          <w:p w14:paraId="11BA2CC9" w14:textId="77777777" w:rsidR="00AB7DBD" w:rsidRPr="00AB7DBD" w:rsidRDefault="00AB7DBD" w:rsidP="00AB7DBD">
            <w:pPr>
              <w:pStyle w:val="Guidance"/>
              <w:spacing w:after="0"/>
              <w:rPr>
                <w:rFonts w:eastAsia="MS Mincho" w:hint="eastAsia"/>
                <w:i w:val="0"/>
                <w:sz w:val="18"/>
              </w:rPr>
            </w:pPr>
            <w:r w:rsidRPr="00AB7DBD">
              <w:rPr>
                <w:i w:val="0"/>
                <w:sz w:val="18"/>
              </w:rPr>
              <w:t>Internal TR</w:t>
            </w:r>
          </w:p>
        </w:tc>
        <w:tc>
          <w:tcPr>
            <w:tcW w:w="1134" w:type="dxa"/>
          </w:tcPr>
          <w:p w14:paraId="2E54C98D" w14:textId="77777777" w:rsidR="00AB7DBD" w:rsidRPr="00AB7DBD" w:rsidRDefault="00166CED" w:rsidP="00AB7DBD">
            <w:pPr>
              <w:pStyle w:val="Guidance"/>
              <w:spacing w:after="0"/>
              <w:rPr>
                <w:rFonts w:hint="eastAsia"/>
                <w:i w:val="0"/>
                <w:sz w:val="18"/>
                <w:lang w:eastAsia="zh-CN"/>
              </w:rPr>
            </w:pPr>
            <w:ins w:id="440" w:author="JK" w:date="2024-08-19T13:47:00Z">
              <w:r w:rsidRPr="00166CED">
                <w:rPr>
                  <w:i w:val="0"/>
                  <w:sz w:val="18"/>
                  <w:lang w:eastAsia="zh-CN"/>
                </w:rPr>
                <w:t>38.719-03-01</w:t>
              </w:r>
            </w:ins>
            <w:del w:id="441" w:author="JK" w:date="2024-08-19T13:47:00Z">
              <w:r w:rsidR="00AB7DBD" w:rsidDel="00166CED">
                <w:rPr>
                  <w:rFonts w:hint="eastAsia"/>
                  <w:i w:val="0"/>
                  <w:sz w:val="18"/>
                  <w:lang w:eastAsia="zh-CN"/>
                </w:rPr>
                <w:delText>3</w:delText>
              </w:r>
              <w:r w:rsidR="00AB7DBD" w:rsidDel="00166CED">
                <w:rPr>
                  <w:i w:val="0"/>
                  <w:sz w:val="18"/>
                  <w:lang w:eastAsia="zh-CN"/>
                </w:rPr>
                <w:delText>8.xxx</w:delText>
              </w:r>
            </w:del>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4C28CEB3"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r>
              <w:rPr>
                <w:rFonts w:eastAsia="MS Mincho"/>
                <w:i w:val="0"/>
                <w:sz w:val="18"/>
              </w:rPr>
              <w:t>Zhifeng MA</w:t>
            </w:r>
          </w:p>
          <w:p w14:paraId="3710AC3C" w14:textId="77777777" w:rsidR="00E81E64" w:rsidRPr="00AB7DBD" w:rsidRDefault="00E81E64" w:rsidP="00AB7DBD">
            <w:pPr>
              <w:pStyle w:val="Guidance"/>
              <w:spacing w:after="0"/>
              <w:rPr>
                <w:rFonts w:eastAsia="MS Mincho" w:hint="eastAsia"/>
                <w:i w:val="0"/>
                <w:sz w:val="18"/>
              </w:rPr>
            </w:pPr>
            <w:r w:rsidRPr="00E81E64">
              <w:rPr>
                <w:rFonts w:eastAsia="MS Mincho"/>
                <w:i w:val="0"/>
                <w:sz w:val="18"/>
              </w:rPr>
              <w:t>ma.zhifeng@ZTE.COM.CN</w:t>
            </w:r>
          </w:p>
        </w:tc>
      </w:tr>
      <w:tr w:rsidR="00AB7DBD" w:rsidRPr="00913464" w14:paraId="5E3F5BDD" w14:textId="77777777" w:rsidTr="00166CED">
        <w:tc>
          <w:tcPr>
            <w:tcW w:w="1617" w:type="dxa"/>
          </w:tcPr>
          <w:p w14:paraId="10141A40" w14:textId="77777777" w:rsidR="00AB7DBD" w:rsidRPr="00AB7DBD" w:rsidRDefault="00AB7DBD" w:rsidP="00AB7DBD">
            <w:pPr>
              <w:pStyle w:val="Guidance"/>
              <w:spacing w:after="0"/>
              <w:rPr>
                <w:i w:val="0"/>
                <w:sz w:val="18"/>
              </w:rPr>
            </w:pPr>
            <w:r w:rsidRPr="00AB7DBD">
              <w:rPr>
                <w:i w:val="0"/>
                <w:sz w:val="18"/>
              </w:rPr>
              <w:t>Internal TR</w:t>
            </w:r>
          </w:p>
        </w:tc>
        <w:tc>
          <w:tcPr>
            <w:tcW w:w="1134" w:type="dxa"/>
          </w:tcPr>
          <w:p w14:paraId="6E3FC903" w14:textId="77777777" w:rsidR="00AB7DBD" w:rsidRPr="00AB7DBD" w:rsidRDefault="00166CED" w:rsidP="00AB7DBD">
            <w:pPr>
              <w:pStyle w:val="Guidance"/>
              <w:spacing w:after="0"/>
              <w:rPr>
                <w:rFonts w:hint="eastAsia"/>
                <w:i w:val="0"/>
                <w:sz w:val="18"/>
                <w:lang w:eastAsia="zh-CN"/>
              </w:rPr>
            </w:pPr>
            <w:ins w:id="442" w:author="JK" w:date="2024-08-19T13:48:00Z">
              <w:r w:rsidRPr="00166CED">
                <w:rPr>
                  <w:i w:val="0"/>
                  <w:sz w:val="18"/>
                  <w:lang w:eastAsia="zh-CN"/>
                </w:rPr>
                <w:t>38.719-00-00</w:t>
              </w:r>
            </w:ins>
            <w:del w:id="443" w:author="JK" w:date="2024-08-19T13:48:00Z">
              <w:r w:rsidR="00AB7DBD" w:rsidDel="00166CED">
                <w:rPr>
                  <w:rFonts w:hint="eastAsia"/>
                  <w:i w:val="0"/>
                  <w:sz w:val="18"/>
                  <w:lang w:eastAsia="zh-CN"/>
                </w:rPr>
                <w:delText>3</w:delText>
              </w:r>
              <w:r w:rsidR="00AB7DBD" w:rsidDel="00166CED">
                <w:rPr>
                  <w:i w:val="0"/>
                  <w:sz w:val="18"/>
                  <w:lang w:eastAsia="zh-CN"/>
                </w:rPr>
                <w:delText>8.xxx</w:delText>
              </w:r>
            </w:del>
          </w:p>
        </w:tc>
        <w:tc>
          <w:tcPr>
            <w:tcW w:w="2409" w:type="dxa"/>
          </w:tcPr>
          <w:p w14:paraId="200F6809" w14:textId="77777777" w:rsidR="00AB7DBD" w:rsidRPr="00AB7DBD" w:rsidRDefault="00AB7DBD" w:rsidP="00AB7DBD">
            <w:pPr>
              <w:pStyle w:val="Guidance"/>
              <w:spacing w:after="0"/>
              <w:rPr>
                <w:rFonts w:hint="eastAsia"/>
                <w:i w:val="0"/>
                <w:sz w:val="18"/>
                <w:lang w:eastAsia="zh-CN"/>
              </w:rPr>
            </w:pPr>
            <w:r w:rsidRPr="00AB7DBD">
              <w:rPr>
                <w:rFonts w:hint="eastAsia"/>
                <w:i w:val="0"/>
                <w:sz w:val="18"/>
                <w:lang w:eastAsia="zh-CN"/>
              </w:rPr>
              <w:t>R</w:t>
            </w:r>
            <w:r w:rsidRPr="00AB7DBD">
              <w:rPr>
                <w:i w:val="0"/>
                <w:sz w:val="18"/>
                <w:lang w:eastAsia="zh-CN"/>
              </w:rPr>
              <w:t>el-19 SUL  configurations and CA band combinations with SUL(s)</w:t>
            </w:r>
          </w:p>
        </w:tc>
        <w:tc>
          <w:tcPr>
            <w:tcW w:w="993" w:type="dxa"/>
          </w:tcPr>
          <w:p w14:paraId="0A16E323"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B145C3B"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72304D9"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57DC244" w14:textId="77777777" w:rsidR="00AB7DBD" w:rsidRDefault="00E81E64" w:rsidP="00AB7DBD">
            <w:pPr>
              <w:pStyle w:val="Guidance"/>
              <w:spacing w:after="0"/>
              <w:rPr>
                <w:rFonts w:eastAsia="MS Mincho"/>
                <w:i w:val="0"/>
                <w:sz w:val="18"/>
              </w:rPr>
            </w:pPr>
            <w:r>
              <w:rPr>
                <w:rFonts w:eastAsia="MS Mincho"/>
                <w:i w:val="0"/>
                <w:sz w:val="18"/>
              </w:rPr>
              <w:t>Peng ZHANG</w:t>
            </w:r>
          </w:p>
          <w:p w14:paraId="64925E7A" w14:textId="77777777" w:rsidR="00E81E64" w:rsidRPr="00AB7DBD" w:rsidRDefault="00E81E64" w:rsidP="00AB7DBD">
            <w:pPr>
              <w:pStyle w:val="Guidance"/>
              <w:spacing w:after="0"/>
              <w:rPr>
                <w:rFonts w:eastAsia="MS Mincho" w:hint="eastAsia"/>
                <w:i w:val="0"/>
                <w:sz w:val="18"/>
              </w:rPr>
            </w:pPr>
            <w:r w:rsidRPr="00E81E64">
              <w:rPr>
                <w:rFonts w:eastAsia="MS Mincho"/>
                <w:i w:val="0"/>
                <w:sz w:val="18"/>
              </w:rPr>
              <w:t>zhangpeng169@huawei.com</w:t>
            </w: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blPrEx>
          <w:tblCellMar>
            <w:top w:w="0" w:type="dxa"/>
            <w:bottom w:w="0" w:type="dxa"/>
          </w:tblCellMar>
        </w:tblPrEx>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User Equipment (UE) radio transmission and reception;</w:t>
            </w:r>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77777777" w:rsidR="00401488" w:rsidRPr="00AB7DBD" w:rsidRDefault="005270CB" w:rsidP="00401488">
            <w:pPr>
              <w:spacing w:after="0"/>
              <w:rPr>
                <w:sz w:val="18"/>
              </w:rPr>
            </w:pPr>
            <w:r w:rsidRPr="00AB7DBD">
              <w:rPr>
                <w:sz w:val="18"/>
              </w:rPr>
              <w:t>RAN</w:t>
            </w:r>
            <w:r w:rsidR="00401488" w:rsidRPr="00AB7DBD">
              <w:rPr>
                <w:sz w:val="18"/>
              </w:rPr>
              <w:t>#109</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User Equipment (UE) radio transmission and reception;</w:t>
            </w:r>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77777777"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#109</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blPrEx>
          <w:tblCellMar>
            <w:top w:w="0" w:type="dxa"/>
            <w:bottom w:w="0" w:type="dxa"/>
          </w:tblCellMar>
        </w:tblPrEx>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User Equipment (UE) radio transmission and reception;</w:t>
            </w:r>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Pr="00AB7DBD">
              <w:rPr>
                <w:rFonts w:ascii="Times New Roman" w:hAnsi="Times New Roman"/>
                <w:color w:val="000000"/>
                <w:lang w:eastAsia="ja-JP"/>
              </w:rPr>
              <w:t>109</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r w:rsidR="00401488" w:rsidRPr="00913464" w:rsidDel="007B626C" w14:paraId="346E73F8" w14:textId="77777777" w:rsidTr="002D5886">
        <w:tblPrEx>
          <w:tblCellMar>
            <w:top w:w="0" w:type="dxa"/>
            <w:bottom w:w="0" w:type="dxa"/>
          </w:tblCellMar>
        </w:tblPrEx>
        <w:trPr>
          <w:cantSplit/>
          <w:del w:id="444" w:author="Per Lindell" w:date="2024-08-27T10:05:00Z"/>
        </w:trPr>
        <w:tc>
          <w:tcPr>
            <w:tcW w:w="1445" w:type="dxa"/>
            <w:tcBorders>
              <w:top w:val="single" w:sz="4" w:space="0" w:color="auto"/>
              <w:left w:val="single" w:sz="4" w:space="0" w:color="auto"/>
              <w:bottom w:val="single" w:sz="4" w:space="0" w:color="auto"/>
              <w:right w:val="single" w:sz="4" w:space="0" w:color="auto"/>
            </w:tcBorders>
          </w:tcPr>
          <w:p w14:paraId="1D747928" w14:textId="77777777" w:rsidR="00401488" w:rsidRPr="00A6642E" w:rsidDel="007B626C" w:rsidRDefault="00401488" w:rsidP="00401488">
            <w:pPr>
              <w:pStyle w:val="TAL"/>
              <w:rPr>
                <w:del w:id="445" w:author="Per Lindell" w:date="2024-08-27T10:05:00Z"/>
                <w:rFonts w:ascii="Times New Roman" w:hAnsi="Times New Roman" w:hint="eastAsia"/>
                <w:i/>
                <w:color w:val="000000"/>
                <w:sz w:val="20"/>
                <w:lang w:eastAsia="ja-JP"/>
              </w:rPr>
            </w:pPr>
          </w:p>
        </w:tc>
        <w:tc>
          <w:tcPr>
            <w:tcW w:w="4344" w:type="dxa"/>
            <w:tcBorders>
              <w:top w:val="single" w:sz="4" w:space="0" w:color="auto"/>
              <w:left w:val="single" w:sz="4" w:space="0" w:color="auto"/>
              <w:bottom w:val="single" w:sz="4" w:space="0" w:color="auto"/>
              <w:right w:val="single" w:sz="4" w:space="0" w:color="auto"/>
            </w:tcBorders>
          </w:tcPr>
          <w:p w14:paraId="1858BAB7" w14:textId="77777777" w:rsidR="00401488" w:rsidRPr="00A6642E" w:rsidDel="007B626C" w:rsidRDefault="00401488" w:rsidP="00401488">
            <w:pPr>
              <w:pStyle w:val="TAL"/>
              <w:rPr>
                <w:del w:id="446" w:author="Per Lindell" w:date="2024-08-27T10:05:00Z"/>
                <w:rFonts w:ascii="Times New Roman" w:hAnsi="Times New Roman"/>
                <w:i/>
                <w:color w:val="000000"/>
                <w:sz w:val="20"/>
                <w:lang w:eastAsia="ja-JP"/>
              </w:rPr>
            </w:pPr>
          </w:p>
        </w:tc>
        <w:tc>
          <w:tcPr>
            <w:tcW w:w="1417" w:type="dxa"/>
            <w:tcBorders>
              <w:top w:val="single" w:sz="4" w:space="0" w:color="auto"/>
              <w:left w:val="single" w:sz="4" w:space="0" w:color="auto"/>
              <w:bottom w:val="single" w:sz="4" w:space="0" w:color="auto"/>
              <w:right w:val="single" w:sz="4" w:space="0" w:color="auto"/>
            </w:tcBorders>
          </w:tcPr>
          <w:p w14:paraId="1EFFC763" w14:textId="77777777" w:rsidR="00401488" w:rsidRPr="00A6642E" w:rsidDel="007B626C" w:rsidRDefault="00401488" w:rsidP="00401488">
            <w:pPr>
              <w:pStyle w:val="TAL"/>
              <w:rPr>
                <w:del w:id="447" w:author="Per Lindell" w:date="2024-08-27T10:05:00Z"/>
                <w:rFonts w:ascii="Times New Roman" w:hAnsi="Times New Roman"/>
                <w:i/>
                <w:color w:val="000000"/>
                <w:sz w:val="20"/>
                <w:lang w:eastAsia="ja-JP"/>
              </w:rPr>
            </w:pPr>
          </w:p>
        </w:tc>
        <w:tc>
          <w:tcPr>
            <w:tcW w:w="2101" w:type="dxa"/>
            <w:tcBorders>
              <w:top w:val="single" w:sz="4" w:space="0" w:color="auto"/>
              <w:left w:val="single" w:sz="4" w:space="0" w:color="auto"/>
              <w:bottom w:val="single" w:sz="4" w:space="0" w:color="auto"/>
              <w:right w:val="single" w:sz="4" w:space="0" w:color="auto"/>
            </w:tcBorders>
          </w:tcPr>
          <w:p w14:paraId="5590F0B0" w14:textId="77777777" w:rsidR="00401488" w:rsidRPr="00A6642E" w:rsidDel="007B626C" w:rsidRDefault="00401488" w:rsidP="00401488">
            <w:pPr>
              <w:pStyle w:val="TAL"/>
              <w:rPr>
                <w:del w:id="448" w:author="Per Lindell" w:date="2024-08-27T10:05:00Z"/>
                <w:rFonts w:ascii="Times New Roman" w:hAnsi="Times New Roman"/>
                <w:i/>
                <w:color w:val="000000"/>
                <w:sz w:val="20"/>
                <w:lang w:eastAsia="ja-JP"/>
              </w:rPr>
            </w:pP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ins w:id="449" w:author="Per Lindell" w:date="2024-08-25T19:26:00Z">
        <w:r w:rsidRPr="001215F9">
          <w:rPr>
            <w:bCs/>
            <w:i w:val="0"/>
            <w:iCs/>
            <w:sz w:val="18"/>
            <w:szCs w:val="18"/>
            <w:lang w:eastAsia="zh-CN"/>
          </w:rPr>
          <w:t>Objective #1</w:t>
        </w:r>
      </w:ins>
      <w:ins w:id="450" w:author="Per Lindell" w:date="2024-08-25T19:27:00Z">
        <w:r>
          <w:rPr>
            <w:bCs/>
            <w:i w:val="0"/>
            <w:iCs/>
            <w:sz w:val="18"/>
            <w:szCs w:val="18"/>
            <w:lang w:eastAsia="zh-CN"/>
          </w:rPr>
          <w:t xml:space="preserve">: </w:t>
        </w:r>
      </w:ins>
      <w:r w:rsidR="00E81E64">
        <w:rPr>
          <w:rFonts w:eastAsia="MS Mincho"/>
          <w:i w:val="0"/>
          <w:sz w:val="18"/>
        </w:rPr>
        <w:t>Per Lindell</w:t>
      </w:r>
    </w:p>
    <w:p w14:paraId="5FD79182" w14:textId="77777777" w:rsidR="00E81E64" w:rsidRDefault="00E81E64" w:rsidP="00E81E64">
      <w:pPr>
        <w:ind w:right="-99"/>
        <w:rPr>
          <w:rFonts w:eastAsia="MS Mincho"/>
          <w:sz w:val="18"/>
        </w:rPr>
      </w:pPr>
      <w:hyperlink r:id="rId13" w:history="1">
        <w:r w:rsidRPr="004F1399">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ins w:id="451" w:author="Per Lindell" w:date="2024-08-25T19:27:00Z">
        <w:r w:rsidRPr="001215F9">
          <w:rPr>
            <w:bCs/>
            <w:i w:val="0"/>
            <w:iCs/>
            <w:sz w:val="18"/>
            <w:szCs w:val="18"/>
            <w:lang w:eastAsia="zh-CN"/>
          </w:rPr>
          <w:t>Objective #</w:t>
        </w:r>
        <w:r>
          <w:rPr>
            <w:bCs/>
            <w:i w:val="0"/>
            <w:iCs/>
            <w:sz w:val="18"/>
            <w:szCs w:val="18"/>
            <w:lang w:eastAsia="zh-CN"/>
          </w:rPr>
          <w:t xml:space="preserve">2: </w:t>
        </w:r>
      </w:ins>
      <w:r w:rsidR="00E81E64" w:rsidRPr="003D12D0">
        <w:rPr>
          <w:rFonts w:eastAsia="MS Mincho" w:hint="eastAsia"/>
          <w:i w:val="0"/>
          <w:sz w:val="18"/>
          <w:lang w:val="en-US"/>
        </w:rPr>
        <w:t>Wubin</w:t>
      </w:r>
      <w:r w:rsidR="00E81E64" w:rsidRPr="003D12D0">
        <w:rPr>
          <w:rFonts w:eastAsia="MS Mincho"/>
          <w:i w:val="0"/>
          <w:sz w:val="18"/>
          <w:lang w:val="en-US"/>
        </w:rPr>
        <w:t xml:space="preserve"> ZHOU,</w:t>
      </w:r>
    </w:p>
    <w:p w14:paraId="5C772145" w14:textId="77777777" w:rsidR="00E81E64" w:rsidRPr="003D12D0" w:rsidRDefault="00E81E64" w:rsidP="00E81E64">
      <w:pPr>
        <w:ind w:right="-99"/>
        <w:rPr>
          <w:color w:val="0000FF"/>
          <w:u w:val="single"/>
          <w:lang w:val="en-US"/>
        </w:rPr>
      </w:pPr>
      <w:hyperlink r:id="rId14" w:history="1">
        <w:r w:rsidRPr="003D12D0">
          <w:rPr>
            <w:rStyle w:val="Hyperlink"/>
            <w:rFonts w:eastAsia="MS Mincho"/>
            <w:sz w:val="18"/>
            <w:lang w:val="en-US"/>
          </w:rPr>
          <w:t>zhou.wubin@ZTE.COM.CN</w:t>
        </w:r>
      </w:hyperlink>
    </w:p>
    <w:p w14:paraId="61444714" w14:textId="77777777" w:rsidR="001215F9" w:rsidRDefault="001215F9" w:rsidP="001215F9">
      <w:pPr>
        <w:pStyle w:val="Guidance"/>
        <w:spacing w:after="0"/>
        <w:rPr>
          <w:ins w:id="452" w:author="Per Lindell" w:date="2024-08-25T19:25:00Z"/>
          <w:rFonts w:eastAsia="MS Mincho"/>
          <w:i w:val="0"/>
          <w:sz w:val="18"/>
        </w:rPr>
      </w:pPr>
      <w:ins w:id="453" w:author="Per Lindell" w:date="2024-08-25T19:27:00Z">
        <w:r w:rsidRPr="001215F9">
          <w:rPr>
            <w:bCs/>
            <w:i w:val="0"/>
            <w:iCs/>
            <w:sz w:val="18"/>
            <w:szCs w:val="18"/>
            <w:lang w:eastAsia="zh-CN"/>
          </w:rPr>
          <w:t>Objective #</w:t>
        </w:r>
        <w:r>
          <w:rPr>
            <w:bCs/>
            <w:i w:val="0"/>
            <w:iCs/>
            <w:sz w:val="18"/>
            <w:szCs w:val="18"/>
            <w:lang w:eastAsia="zh-CN"/>
          </w:rPr>
          <w:t xml:space="preserve">3: </w:t>
        </w:r>
      </w:ins>
      <w:ins w:id="454" w:author="Per Lindell" w:date="2024-08-25T19:25:00Z">
        <w:r>
          <w:rPr>
            <w:rFonts w:eastAsia="MS Mincho"/>
            <w:i w:val="0"/>
            <w:sz w:val="18"/>
          </w:rPr>
          <w:t>Zhifeng MA</w:t>
        </w:r>
      </w:ins>
    </w:p>
    <w:p w14:paraId="1367C381" w14:textId="77777777" w:rsidR="001215F9" w:rsidRPr="001215F9" w:rsidRDefault="001215F9" w:rsidP="001215F9">
      <w:pPr>
        <w:pStyle w:val="Guidance"/>
        <w:spacing w:after="0"/>
        <w:rPr>
          <w:ins w:id="455" w:author="Per Lindell" w:date="2024-08-25T19:25:00Z"/>
          <w:rFonts w:eastAsia="MS Mincho"/>
          <w:i w:val="0"/>
          <w:sz w:val="18"/>
          <w:lang w:val="en-US"/>
        </w:rPr>
      </w:pPr>
      <w:ins w:id="456" w:author="Per Lindell" w:date="2024-08-25T19:25:00Z">
        <w:r>
          <w:rPr>
            <w:rFonts w:eastAsia="MS Mincho"/>
            <w:i w:val="0"/>
            <w:sz w:val="18"/>
          </w:rPr>
          <w:fldChar w:fldCharType="begin"/>
        </w:r>
        <w:r>
          <w:rPr>
            <w:rFonts w:eastAsia="MS Mincho"/>
            <w:i w:val="0"/>
            <w:sz w:val="18"/>
          </w:rPr>
          <w:instrText>HYPERLINK "mailto:</w:instrText>
        </w:r>
        <w:r w:rsidRPr="00E81E64">
          <w:rPr>
            <w:rFonts w:eastAsia="MS Mincho"/>
            <w:i w:val="0"/>
            <w:sz w:val="18"/>
          </w:rPr>
          <w:instrText>ma.zhifeng@ZTE.COM.CN</w:instrText>
        </w:r>
        <w:r>
          <w:rPr>
            <w:rFonts w:eastAsia="MS Mincho"/>
            <w:i w:val="0"/>
            <w:sz w:val="18"/>
          </w:rPr>
          <w:instrText>"</w:instrText>
        </w:r>
        <w:r>
          <w:rPr>
            <w:rFonts w:eastAsia="MS Mincho"/>
            <w:i w:val="0"/>
            <w:sz w:val="18"/>
          </w:rPr>
          <w:fldChar w:fldCharType="separate"/>
        </w:r>
        <w:r w:rsidRPr="001B7F7F">
          <w:rPr>
            <w:rStyle w:val="Hyperlink"/>
            <w:rFonts w:eastAsia="MS Mincho"/>
            <w:i w:val="0"/>
            <w:sz w:val="18"/>
          </w:rPr>
          <w:t>ma.zhifeng@ZTE.COM.CN</w:t>
        </w:r>
        <w:r>
          <w:rPr>
            <w:rFonts w:eastAsia="MS Mincho"/>
            <w:i w:val="0"/>
            <w:sz w:val="18"/>
          </w:rPr>
          <w:fldChar w:fldCharType="end"/>
        </w:r>
      </w:ins>
    </w:p>
    <w:p w14:paraId="0EC3DB4C" w14:textId="77777777" w:rsidR="001215F9" w:rsidRDefault="001215F9" w:rsidP="001215F9">
      <w:pPr>
        <w:pStyle w:val="Guidance"/>
        <w:spacing w:after="0"/>
        <w:rPr>
          <w:ins w:id="457" w:author="Per Lindell" w:date="2024-08-25T19:25:00Z"/>
          <w:rFonts w:eastAsia="MS Mincho"/>
          <w:i w:val="0"/>
          <w:sz w:val="18"/>
          <w:lang w:val="en-US"/>
        </w:rPr>
      </w:pPr>
    </w:p>
    <w:p w14:paraId="0AC0A544" w14:textId="77777777" w:rsidR="00E81E64" w:rsidRPr="003D12D0" w:rsidDel="001215F9" w:rsidRDefault="00E81E64" w:rsidP="001215F9">
      <w:pPr>
        <w:pStyle w:val="Guidance"/>
        <w:spacing w:after="0"/>
        <w:rPr>
          <w:del w:id="458" w:author="Per Lindell" w:date="2024-08-25T19:25:00Z"/>
          <w:rFonts w:eastAsia="MS Mincho"/>
          <w:i w:val="0"/>
          <w:sz w:val="18"/>
          <w:lang w:val="en-US"/>
        </w:rPr>
      </w:pPr>
      <w:del w:id="459" w:author="Per Lindell" w:date="2024-08-25T19:25:00Z">
        <w:r w:rsidRPr="003D12D0" w:rsidDel="001215F9">
          <w:rPr>
            <w:rFonts w:eastAsia="MS Mincho"/>
            <w:i w:val="0"/>
            <w:sz w:val="18"/>
            <w:lang w:val="en-US"/>
          </w:rPr>
          <w:delText>Peng ZHANG</w:delText>
        </w:r>
      </w:del>
    </w:p>
    <w:p w14:paraId="1B90CD17" w14:textId="77777777" w:rsidR="005739AD" w:rsidRPr="003D12D0" w:rsidRDefault="00E81E64" w:rsidP="005739AD">
      <w:pPr>
        <w:pStyle w:val="Guidance"/>
        <w:spacing w:after="0"/>
        <w:rPr>
          <w:ins w:id="460" w:author="Per Lindell" w:date="2024-08-11T08:57:00Z"/>
          <w:rFonts w:eastAsia="MS Mincho"/>
          <w:i w:val="0"/>
          <w:sz w:val="18"/>
          <w:lang w:val="en-US"/>
        </w:rPr>
      </w:pPr>
      <w:del w:id="461" w:author="Per Lindell" w:date="2024-08-25T19:25:00Z">
        <w:r w:rsidDel="001215F9">
          <w:rPr>
            <w:rFonts w:eastAsia="MS Mincho"/>
            <w:sz w:val="18"/>
          </w:rPr>
          <w:fldChar w:fldCharType="begin"/>
        </w:r>
        <w:r w:rsidRPr="003D12D0" w:rsidDel="001215F9">
          <w:rPr>
            <w:rFonts w:eastAsia="MS Mincho"/>
            <w:sz w:val="18"/>
            <w:lang w:val="en-US"/>
          </w:rPr>
          <w:delInstrText xml:space="preserve"> HYPERLINK "mailto:zhangpeng169@huawei.com" </w:delInstrText>
        </w:r>
        <w:r w:rsidDel="001215F9">
          <w:rPr>
            <w:rFonts w:eastAsia="MS Mincho"/>
            <w:sz w:val="18"/>
          </w:rPr>
          <w:fldChar w:fldCharType="separate"/>
        </w:r>
        <w:r w:rsidRPr="003D12D0" w:rsidDel="001215F9">
          <w:rPr>
            <w:rStyle w:val="Hyperlink"/>
            <w:rFonts w:eastAsia="MS Mincho"/>
            <w:sz w:val="18"/>
            <w:lang w:val="en-US"/>
          </w:rPr>
          <w:delText>zhangpeng169@huawei.com</w:delText>
        </w:r>
        <w:r w:rsidDel="001215F9">
          <w:rPr>
            <w:rFonts w:eastAsia="MS Mincho"/>
            <w:sz w:val="18"/>
          </w:rPr>
          <w:fldChar w:fldCharType="end"/>
        </w:r>
      </w:del>
      <w:ins w:id="462" w:author="Per Lindell" w:date="2024-08-25T19:27:00Z">
        <w:r w:rsidR="001215F9" w:rsidRPr="001215F9">
          <w:rPr>
            <w:bCs/>
            <w:i w:val="0"/>
            <w:iCs/>
            <w:sz w:val="18"/>
            <w:szCs w:val="18"/>
            <w:lang w:eastAsia="zh-CN"/>
          </w:rPr>
          <w:t xml:space="preserve"> Objective #</w:t>
        </w:r>
        <w:r w:rsidR="001215F9">
          <w:rPr>
            <w:bCs/>
            <w:i w:val="0"/>
            <w:iCs/>
            <w:sz w:val="18"/>
            <w:szCs w:val="18"/>
            <w:lang w:eastAsia="zh-CN"/>
          </w:rPr>
          <w:t xml:space="preserve">4: </w:t>
        </w:r>
      </w:ins>
      <w:ins w:id="463" w:author="Per Lindell" w:date="2024-08-11T08:58:00Z">
        <w:r w:rsidR="00CF5DBF" w:rsidRPr="003D12D0">
          <w:rPr>
            <w:rFonts w:eastAsia="MS Mincho"/>
            <w:i w:val="0"/>
            <w:sz w:val="18"/>
            <w:lang w:val="en-US"/>
          </w:rPr>
          <w:t>Reihaneh Malekafzaliardakani</w:t>
        </w:r>
      </w:ins>
    </w:p>
    <w:p w14:paraId="1D18A55A" w14:textId="77777777" w:rsidR="00CF5DBF" w:rsidDel="003D12D0" w:rsidRDefault="00CF5DBF" w:rsidP="00E81E64">
      <w:pPr>
        <w:ind w:right="-99"/>
        <w:rPr>
          <w:del w:id="464" w:author="Per Lindell" w:date="2024-08-11T08:58:00Z"/>
          <w:rStyle w:val="Hyperlink"/>
          <w:rFonts w:eastAsia="MS Mincho"/>
          <w:sz w:val="18"/>
        </w:rPr>
      </w:pPr>
      <w:ins w:id="465" w:author="Per Lindell" w:date="2024-08-11T08:58:00Z">
        <w:r w:rsidRPr="00CF5DBF">
          <w:rPr>
            <w:rStyle w:val="Hyperlink"/>
            <w:rFonts w:eastAsia="MS Mincho"/>
            <w:sz w:val="18"/>
          </w:rPr>
          <w:fldChar w:fldCharType="begin"/>
        </w:r>
        <w:r w:rsidRPr="003D12D0">
          <w:rPr>
            <w:rStyle w:val="Hyperlink"/>
            <w:rFonts w:eastAsia="MS Mincho"/>
            <w:sz w:val="18"/>
            <w:lang w:val="en-US"/>
          </w:rPr>
          <w:instrText>HYPERLINK "mailto:reihaneh.malekafzaliardakani@ericsson.com"</w:instrText>
        </w:r>
        <w:r w:rsidRPr="00CF5DBF">
          <w:rPr>
            <w:rStyle w:val="Hyperlink"/>
            <w:rFonts w:eastAsia="MS Mincho"/>
            <w:sz w:val="18"/>
          </w:rPr>
        </w:r>
        <w:r w:rsidRPr="00CF5DBF">
          <w:rPr>
            <w:rStyle w:val="Hyperlink"/>
            <w:rFonts w:eastAsia="MS Mincho"/>
            <w:sz w:val="18"/>
          </w:rPr>
          <w:fldChar w:fldCharType="separate"/>
        </w:r>
        <w:r w:rsidRPr="003D12D0">
          <w:rPr>
            <w:rStyle w:val="Hyperlink"/>
            <w:rFonts w:eastAsia="MS Mincho"/>
            <w:sz w:val="18"/>
            <w:lang w:val="en-US"/>
          </w:rPr>
          <w:t>reihaneh.malekafzaliardakani@ericsson.com</w:t>
        </w:r>
        <w:r w:rsidRPr="00CF5DBF">
          <w:rPr>
            <w:rStyle w:val="Hyperlink"/>
            <w:rFonts w:eastAsia="MS Mincho"/>
            <w:sz w:val="18"/>
          </w:rPr>
          <w:fldChar w:fldCharType="end"/>
        </w:r>
      </w:ins>
    </w:p>
    <w:p w14:paraId="558C37CC" w14:textId="77777777" w:rsidR="003D12D0" w:rsidRDefault="003D12D0" w:rsidP="00E81E64">
      <w:pPr>
        <w:ind w:right="-99"/>
        <w:rPr>
          <w:ins w:id="466" w:author="Per Lindell" w:date="2024-08-27T09:52:00Z"/>
          <w:rStyle w:val="Hyperlink"/>
          <w:rFonts w:eastAsia="MS Mincho"/>
          <w:sz w:val="18"/>
        </w:rPr>
      </w:pPr>
    </w:p>
    <w:p w14:paraId="7F457F99" w14:textId="77777777" w:rsidR="001215F9" w:rsidRPr="003D12D0" w:rsidRDefault="001215F9" w:rsidP="001215F9">
      <w:pPr>
        <w:pStyle w:val="Guidance"/>
        <w:spacing w:after="0"/>
        <w:rPr>
          <w:ins w:id="467" w:author="Per Lindell" w:date="2024-08-25T19:25:00Z"/>
          <w:rFonts w:eastAsia="MS Mincho"/>
          <w:i w:val="0"/>
          <w:sz w:val="18"/>
          <w:lang w:val="en-US"/>
        </w:rPr>
      </w:pPr>
      <w:ins w:id="468" w:author="Per Lindell" w:date="2024-08-25T19:27:00Z">
        <w:r w:rsidRPr="001215F9">
          <w:rPr>
            <w:bCs/>
            <w:i w:val="0"/>
            <w:iCs/>
            <w:sz w:val="18"/>
            <w:szCs w:val="18"/>
            <w:lang w:eastAsia="zh-CN"/>
          </w:rPr>
          <w:t>Objective #</w:t>
        </w:r>
        <w:r>
          <w:rPr>
            <w:bCs/>
            <w:i w:val="0"/>
            <w:iCs/>
            <w:sz w:val="18"/>
            <w:szCs w:val="18"/>
            <w:lang w:eastAsia="zh-CN"/>
          </w:rPr>
          <w:t xml:space="preserve">5: </w:t>
        </w:r>
      </w:ins>
      <w:ins w:id="469" w:author="Per Lindell" w:date="2024-08-25T19:25:00Z">
        <w:r w:rsidRPr="003D12D0">
          <w:rPr>
            <w:rFonts w:eastAsia="MS Mincho"/>
            <w:i w:val="0"/>
            <w:sz w:val="18"/>
            <w:lang w:val="en-US"/>
          </w:rPr>
          <w:t>Peng ZHANG</w:t>
        </w:r>
      </w:ins>
    </w:p>
    <w:p w14:paraId="283CFF67" w14:textId="77777777" w:rsidR="001215F9" w:rsidRPr="003D12D0" w:rsidRDefault="001215F9" w:rsidP="001215F9">
      <w:pPr>
        <w:ind w:right="-99"/>
        <w:rPr>
          <w:ins w:id="470" w:author="Per Lindell" w:date="2024-08-25T19:25:00Z"/>
          <w:rFonts w:eastAsia="MS Mincho"/>
          <w:sz w:val="18"/>
          <w:lang w:val="en-US"/>
        </w:rPr>
      </w:pPr>
      <w:ins w:id="471" w:author="Per Lindell" w:date="2024-08-25T19:25:00Z">
        <w:r>
          <w:rPr>
            <w:rFonts w:eastAsia="MS Mincho"/>
            <w:sz w:val="18"/>
          </w:rPr>
          <w:fldChar w:fldCharType="begin"/>
        </w:r>
        <w:r w:rsidRPr="003D12D0">
          <w:rPr>
            <w:rFonts w:eastAsia="MS Mincho"/>
            <w:sz w:val="18"/>
            <w:lang w:val="en-US"/>
          </w:rPr>
          <w:instrText xml:space="preserve"> HYPERLINK "mailto:zhangpeng169@huawei.com" </w:instrText>
        </w:r>
        <w:r>
          <w:rPr>
            <w:rFonts w:eastAsia="MS Mincho"/>
            <w:sz w:val="18"/>
          </w:rPr>
          <w:fldChar w:fldCharType="separate"/>
        </w:r>
        <w:r w:rsidRPr="003D12D0">
          <w:rPr>
            <w:rStyle w:val="Hyperlink"/>
            <w:rFonts w:eastAsia="MS Mincho"/>
            <w:sz w:val="18"/>
            <w:lang w:val="en-US"/>
          </w:rPr>
          <w:t>zhangpeng169@huawei.com</w:t>
        </w:r>
        <w:r>
          <w:rPr>
            <w:rFonts w:eastAsia="MS Mincho"/>
            <w:sz w:val="18"/>
          </w:rPr>
          <w:fldChar w:fldCharType="end"/>
        </w:r>
      </w:ins>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6F9B4" w14:textId="77777777" w:rsidR="00E81E64" w:rsidRPr="00CC641D" w:rsidRDefault="00E81E64" w:rsidP="00CC641D">
            <w:pPr>
              <w:pStyle w:val="TAL"/>
              <w:rPr>
                <w:rFonts w:hint="eastAsia"/>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75F2" w14:textId="77777777" w:rsidR="00E81E64" w:rsidRPr="00CC641D" w:rsidRDefault="00E81E64" w:rsidP="00CC641D">
            <w:pPr>
              <w:pStyle w:val="TAL"/>
              <w:rPr>
                <w:rFonts w:hint="eastAsia"/>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8756" w14:textId="77777777" w:rsidR="00E81E64" w:rsidRDefault="00E81E64" w:rsidP="00CC641D">
            <w:pPr>
              <w:pStyle w:val="TAL"/>
              <w:rPr>
                <w:rFonts w:hint="eastAsia"/>
                <w:lang w:eastAsia="zh-CN"/>
              </w:rPr>
            </w:pPr>
            <w:r>
              <w:rPr>
                <w:rFonts w:hint="eastAsia"/>
                <w:lang w:eastAsia="zh-CN"/>
              </w:rPr>
              <w:t>S</w:t>
            </w:r>
            <w:r>
              <w:rPr>
                <w:lang w:eastAsia="zh-CN"/>
              </w:rPr>
              <w:t>anechips</w:t>
            </w:r>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509FB" w14:textId="77777777" w:rsidR="00E81E64" w:rsidRPr="00CC641D" w:rsidRDefault="00E81E64" w:rsidP="00CC641D">
            <w:pPr>
              <w:pStyle w:val="TAL"/>
              <w:rPr>
                <w:rFonts w:hint="eastAsia"/>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A165" w14:textId="77777777" w:rsidR="00E81E64" w:rsidRDefault="00E81E64" w:rsidP="00CC641D">
            <w:pPr>
              <w:pStyle w:val="TAL"/>
              <w:rPr>
                <w:rFonts w:hint="eastAsia"/>
                <w:lang w:eastAsia="zh-CN"/>
              </w:rPr>
            </w:pPr>
            <w:r>
              <w:rPr>
                <w:rFonts w:hint="eastAsia"/>
                <w:lang w:eastAsia="zh-CN"/>
              </w:rPr>
              <w:t>H</w:t>
            </w:r>
            <w:r>
              <w:rPr>
                <w:lang w:eastAsia="zh-CN"/>
              </w:rPr>
              <w:t>iSilicon</w:t>
            </w:r>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08FBB" w14:textId="77777777" w:rsidR="004167EB" w:rsidRDefault="004167EB">
      <w:r>
        <w:separator/>
      </w:r>
    </w:p>
  </w:endnote>
  <w:endnote w:type="continuationSeparator" w:id="0">
    <w:p w14:paraId="1575D50E" w14:textId="77777777" w:rsidR="004167EB" w:rsidRDefault="004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Batang">
    <w:altName w:val="바탕"/>
    <w:panose1 w:val="02030600000101010101"/>
    <w:charset w:val="81"/>
    <w:family w:val="auto"/>
    <w:pitch w:val="fixed"/>
    <w:sig w:usb0="00000001" w:usb1="09060000" w:usb2="00000010" w:usb3="00000000" w:csb0="00080000"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D00E1" w14:textId="77777777" w:rsidR="004167EB" w:rsidRDefault="004167EB">
      <w:r>
        <w:separator/>
      </w:r>
    </w:p>
  </w:footnote>
  <w:footnote w:type="continuationSeparator" w:id="0">
    <w:p w14:paraId="1E026C11" w14:textId="77777777" w:rsidR="004167EB" w:rsidRDefault="00416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lvlOverride w:ilvl="0"/>
    <w:lvlOverride w:ilvl="1"/>
    <w:lvlOverride w:ilvl="2"/>
    <w:lvlOverride w:ilvl="3"/>
    <w:lvlOverride w:ilvl="4"/>
    <w:lvlOverride w:ilvl="5"/>
    <w:lvlOverride w:ilvl="6"/>
    <w:lvlOverride w:ilvl="7"/>
    <w:lvlOverride w:ilvl="8"/>
  </w:num>
  <w:num w:numId="12" w16cid:durableId="424038930">
    <w:abstractNumId w:val="13"/>
  </w:num>
  <w:num w:numId="13" w16cid:durableId="1290235770">
    <w:abstractNumId w:val="5"/>
  </w:num>
  <w:num w:numId="14" w16cid:durableId="1578973701">
    <w:abstractNumId w:val="9"/>
    <w:lvlOverride w:ilvl="0"/>
    <w:lvlOverride w:ilvl="1"/>
    <w:lvlOverride w:ilvl="2"/>
    <w:lvlOverride w:ilvl="3"/>
    <w:lvlOverride w:ilvl="4"/>
    <w:lvlOverride w:ilvl="5"/>
    <w:lvlOverride w:ilvl="6"/>
    <w:lvlOverride w:ilvl="7"/>
    <w:lvlOverride w:ilvl="8"/>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C06"/>
    <w:rsid w:val="00042E49"/>
    <w:rsid w:val="000436CC"/>
    <w:rsid w:val="00044C87"/>
    <w:rsid w:val="00044DAE"/>
    <w:rsid w:val="000458E9"/>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6AF0"/>
    <w:rsid w:val="00127B5D"/>
    <w:rsid w:val="001311DB"/>
    <w:rsid w:val="00135614"/>
    <w:rsid w:val="001405CC"/>
    <w:rsid w:val="00142006"/>
    <w:rsid w:val="00145CF8"/>
    <w:rsid w:val="00145E7C"/>
    <w:rsid w:val="001514CE"/>
    <w:rsid w:val="00154BD2"/>
    <w:rsid w:val="00161813"/>
    <w:rsid w:val="00163676"/>
    <w:rsid w:val="00166222"/>
    <w:rsid w:val="00166CED"/>
    <w:rsid w:val="00167910"/>
    <w:rsid w:val="001679CF"/>
    <w:rsid w:val="00170330"/>
    <w:rsid w:val="00171925"/>
    <w:rsid w:val="00173998"/>
    <w:rsid w:val="00174617"/>
    <w:rsid w:val="001759A7"/>
    <w:rsid w:val="001808F9"/>
    <w:rsid w:val="00182674"/>
    <w:rsid w:val="00191FCC"/>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7383"/>
    <w:rsid w:val="001F1EE3"/>
    <w:rsid w:val="001F340E"/>
    <w:rsid w:val="001F7EB4"/>
    <w:rsid w:val="002000C2"/>
    <w:rsid w:val="00203A1D"/>
    <w:rsid w:val="00205056"/>
    <w:rsid w:val="00205F25"/>
    <w:rsid w:val="00211AB4"/>
    <w:rsid w:val="00220004"/>
    <w:rsid w:val="002212E0"/>
    <w:rsid w:val="00221B1E"/>
    <w:rsid w:val="0023036A"/>
    <w:rsid w:val="00240DCD"/>
    <w:rsid w:val="002415BC"/>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D57"/>
    <w:rsid w:val="002E6929"/>
    <w:rsid w:val="002E6A7D"/>
    <w:rsid w:val="002E7A9E"/>
    <w:rsid w:val="002F0413"/>
    <w:rsid w:val="002F059B"/>
    <w:rsid w:val="002F3C41"/>
    <w:rsid w:val="002F4A2A"/>
    <w:rsid w:val="002F6C5C"/>
    <w:rsid w:val="0030045C"/>
    <w:rsid w:val="003105BD"/>
    <w:rsid w:val="003138BB"/>
    <w:rsid w:val="003205AD"/>
    <w:rsid w:val="00322044"/>
    <w:rsid w:val="00322C90"/>
    <w:rsid w:val="003271F7"/>
    <w:rsid w:val="0033027D"/>
    <w:rsid w:val="00335FB2"/>
    <w:rsid w:val="003436EF"/>
    <w:rsid w:val="00344158"/>
    <w:rsid w:val="003456A9"/>
    <w:rsid w:val="00347B74"/>
    <w:rsid w:val="0035067A"/>
    <w:rsid w:val="00353E84"/>
    <w:rsid w:val="00355CB6"/>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51A9"/>
    <w:rsid w:val="004C0726"/>
    <w:rsid w:val="004C13BF"/>
    <w:rsid w:val="004C1888"/>
    <w:rsid w:val="004C3548"/>
    <w:rsid w:val="004C594F"/>
    <w:rsid w:val="004C5CD6"/>
    <w:rsid w:val="004C634D"/>
    <w:rsid w:val="004C6B25"/>
    <w:rsid w:val="004D24B9"/>
    <w:rsid w:val="004D4F03"/>
    <w:rsid w:val="004E2CE2"/>
    <w:rsid w:val="004E5172"/>
    <w:rsid w:val="004E6F8A"/>
    <w:rsid w:val="004F3E98"/>
    <w:rsid w:val="00501091"/>
    <w:rsid w:val="00502194"/>
    <w:rsid w:val="00502CD2"/>
    <w:rsid w:val="00504E33"/>
    <w:rsid w:val="00506987"/>
    <w:rsid w:val="0051095B"/>
    <w:rsid w:val="00520841"/>
    <w:rsid w:val="005270CB"/>
    <w:rsid w:val="00534B54"/>
    <w:rsid w:val="00542E73"/>
    <w:rsid w:val="00550E65"/>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7DE1"/>
    <w:rsid w:val="007F33AB"/>
    <w:rsid w:val="007F522E"/>
    <w:rsid w:val="007F7421"/>
    <w:rsid w:val="00800B67"/>
    <w:rsid w:val="008015F8"/>
    <w:rsid w:val="00801F7F"/>
    <w:rsid w:val="00806CF6"/>
    <w:rsid w:val="00812C51"/>
    <w:rsid w:val="00813C1F"/>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37A2"/>
    <w:rsid w:val="0094468D"/>
    <w:rsid w:val="00944B28"/>
    <w:rsid w:val="00946932"/>
    <w:rsid w:val="00953E83"/>
    <w:rsid w:val="009600BE"/>
    <w:rsid w:val="00964738"/>
    <w:rsid w:val="0096619B"/>
    <w:rsid w:val="00967838"/>
    <w:rsid w:val="009739D2"/>
    <w:rsid w:val="00977EF5"/>
    <w:rsid w:val="00982CD6"/>
    <w:rsid w:val="00985737"/>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485A"/>
    <w:rsid w:val="00A57001"/>
    <w:rsid w:val="00A62153"/>
    <w:rsid w:val="00A6443E"/>
    <w:rsid w:val="00A6642E"/>
    <w:rsid w:val="00A6656B"/>
    <w:rsid w:val="00A70E1E"/>
    <w:rsid w:val="00A73257"/>
    <w:rsid w:val="00A738B1"/>
    <w:rsid w:val="00A74319"/>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13BB"/>
    <w:rsid w:val="00AD73C0"/>
    <w:rsid w:val="00AD7411"/>
    <w:rsid w:val="00AD77C4"/>
    <w:rsid w:val="00AE1583"/>
    <w:rsid w:val="00AE1DA9"/>
    <w:rsid w:val="00AE25BF"/>
    <w:rsid w:val="00AE34BD"/>
    <w:rsid w:val="00AE36FC"/>
    <w:rsid w:val="00AE3FA5"/>
    <w:rsid w:val="00AE45F5"/>
    <w:rsid w:val="00AE5DAD"/>
    <w:rsid w:val="00AF0C13"/>
    <w:rsid w:val="00AF5050"/>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B127E"/>
    <w:rsid w:val="00FB764C"/>
    <w:rsid w:val="00FC0403"/>
    <w:rsid w:val="00FC0804"/>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semiHidden/>
    <w:rsid w:val="00166CE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166C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per.lindell@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ou.wubin@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3781</Words>
  <Characters>21557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25288</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2</cp:revision>
  <cp:lastPrinted>2024-08-07T08:28:00Z</cp:lastPrinted>
  <dcterms:created xsi:type="dcterms:W3CDTF">2024-09-02T11:51:00Z</dcterms:created>
  <dcterms:modified xsi:type="dcterms:W3CDTF">2024-09-02T11:51:00Z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